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293" w:rsidRDefault="00D61293">
      <w:pPr>
        <w:pStyle w:val="MSDS-Zeile"/>
        <w:ind w:left="0"/>
        <w:jc w:val="center"/>
        <w:rPr>
          <w:rFonts w:ascii="Helvetica" w:hAnsi="Helvetica" w:cs="Helvetica"/>
          <w:b/>
          <w:bCs/>
          <w:color w:val="008000"/>
          <w:sz w:val="16"/>
          <w:szCs w:val="16"/>
          <w:lang w:val="en-US"/>
        </w:rPr>
      </w:pPr>
    </w:p>
    <w:p w:rsidR="00C56345" w:rsidRPr="003711BF" w:rsidRDefault="00C56345">
      <w:pPr>
        <w:pStyle w:val="MSDS-Zeile"/>
        <w:ind w:left="0"/>
        <w:jc w:val="center"/>
        <w:rPr>
          <w:rFonts w:ascii="Arial" w:hAnsi="Arial" w:cs="Arial"/>
          <w:b/>
          <w:bCs/>
          <w:sz w:val="16"/>
          <w:szCs w:val="16"/>
          <w:lang w:val="en-US"/>
        </w:rPr>
      </w:pPr>
      <w:r w:rsidRPr="003711BF">
        <w:rPr>
          <w:rFonts w:ascii="Helvetica" w:hAnsi="Helvetica" w:cs="Helvetica"/>
          <w:b/>
          <w:bCs/>
          <w:vanish/>
          <w:color w:val="008000"/>
          <w:sz w:val="16"/>
          <w:szCs w:val="16"/>
          <w:lang w:val="en-US"/>
        </w:rPr>
        <w:t xml:space="preserve">Hidden comment: </w:t>
      </w:r>
      <w:fldSimple w:instr=" SUBJECT  \* MERGEFORMAT ">
        <w:r w:rsidRPr="003711BF">
          <w:rPr>
            <w:rFonts w:ascii="Helvetica" w:hAnsi="Helvetica" w:cs="Helvetica"/>
            <w:b/>
            <w:bCs/>
            <w:vanish/>
            <w:color w:val="008000"/>
            <w:sz w:val="16"/>
            <w:szCs w:val="16"/>
            <w:lang w:val="en-US"/>
          </w:rPr>
          <w:t>IUCLID LAYOUT VERSION 1.1 - NOV 2002</w:t>
        </w:r>
      </w:fldSimple>
      <w:r w:rsidRPr="003711BF">
        <w:rPr>
          <w:rFonts w:ascii="Arial" w:hAnsi="Arial" w:cs="Arial"/>
          <w:b/>
          <w:bCs/>
          <w:sz w:val="16"/>
          <w:szCs w:val="16"/>
          <w:lang w:val="en-US"/>
        </w:rPr>
        <w:t xml:space="preserve">  </w:t>
      </w:r>
    </w:p>
    <w:p w:rsidR="00C56345" w:rsidRPr="003711BF" w:rsidRDefault="00C56345">
      <w:pPr>
        <w:pStyle w:val="MSDS-Zeile"/>
        <w:ind w:left="0"/>
        <w:jc w:val="center"/>
        <w:rPr>
          <w:rFonts w:ascii="Arial" w:hAnsi="Arial" w:cs="Arial"/>
          <w:b/>
          <w:bCs/>
          <w:sz w:val="48"/>
          <w:szCs w:val="48"/>
          <w:lang w:val="en-US"/>
        </w:rPr>
      </w:pPr>
    </w:p>
    <w:p w:rsidR="00D61293" w:rsidRPr="003711BF" w:rsidRDefault="00D61293">
      <w:pPr>
        <w:pStyle w:val="MSDS-Zeile"/>
        <w:ind w:left="0"/>
        <w:jc w:val="center"/>
        <w:rPr>
          <w:rFonts w:ascii="Arial" w:hAnsi="Arial" w:cs="Arial"/>
          <w:b/>
          <w:bCs/>
          <w:sz w:val="48"/>
          <w:szCs w:val="48"/>
          <w:lang w:val="en-US"/>
        </w:rPr>
      </w:pPr>
      <w:bookmarkStart w:id="0" w:name="_GoBack"/>
      <w:bookmarkEnd w:id="0"/>
    </w:p>
    <w:p w:rsidR="00C56345" w:rsidRDefault="00EE372E">
      <w:pPr>
        <w:pStyle w:val="MSDS-Zeile"/>
        <w:ind w:left="0"/>
        <w:jc w:val="center"/>
        <w:rPr>
          <w:rFonts w:ascii="Arial" w:hAnsi="Arial" w:cs="Arial"/>
          <w:b/>
          <w:bCs/>
          <w:sz w:val="72"/>
          <w:szCs w:val="72"/>
          <w:lang w:val="en-US"/>
        </w:rPr>
      </w:pPr>
      <w:r>
        <w:rPr>
          <w:rFonts w:ascii="Arial" w:hAnsi="Arial" w:cs="Arial"/>
          <w:b/>
          <w:bCs/>
          <w:sz w:val="72"/>
          <w:szCs w:val="72"/>
          <w:lang w:val="en-US"/>
        </w:rPr>
        <w:t>SIDS Dossier</w:t>
      </w:r>
    </w:p>
    <w:p w:rsidR="00D61293" w:rsidRDefault="00D61293">
      <w:pPr>
        <w:pStyle w:val="MSDS-Zeile"/>
        <w:ind w:left="0"/>
        <w:jc w:val="center"/>
        <w:rPr>
          <w:rFonts w:ascii="Arial" w:hAnsi="Arial" w:cs="Arial"/>
          <w:b/>
          <w:bCs/>
          <w:sz w:val="72"/>
          <w:szCs w:val="72"/>
          <w:lang w:val="en-US"/>
        </w:rPr>
      </w:pPr>
    </w:p>
    <w:p w:rsidR="00D61293" w:rsidRPr="00D61293" w:rsidRDefault="00D61293" w:rsidP="00D61293">
      <w:pPr>
        <w:tabs>
          <w:tab w:val="left" w:pos="851"/>
          <w:tab w:val="left" w:pos="1191"/>
          <w:tab w:val="left" w:pos="1531"/>
        </w:tabs>
        <w:autoSpaceDE/>
        <w:autoSpaceDN/>
        <w:jc w:val="center"/>
        <w:rPr>
          <w:b/>
          <w:sz w:val="24"/>
          <w:szCs w:val="24"/>
          <w:lang w:val="en-GB" w:eastAsia="zh-CN"/>
        </w:rPr>
      </w:pPr>
      <w:r w:rsidRPr="00D61293">
        <w:rPr>
          <w:b/>
          <w:sz w:val="24"/>
          <w:szCs w:val="24"/>
          <w:lang w:val="en-US" w:eastAsia="zh-CN"/>
        </w:rPr>
        <w:t xml:space="preserve">OECD HPV Chemical Programme, SIDS Dossier, </w:t>
      </w:r>
      <w:r w:rsidRPr="00D61293">
        <w:rPr>
          <w:b/>
          <w:sz w:val="24"/>
          <w:szCs w:val="24"/>
          <w:lang w:val="en-GB" w:eastAsia="zh-CN"/>
        </w:rPr>
        <w:t>approved at CoCAM 1 (10/10/2011)</w:t>
      </w:r>
    </w:p>
    <w:p w:rsidR="00EE372E" w:rsidRPr="003711BF" w:rsidRDefault="00EE372E">
      <w:pPr>
        <w:pStyle w:val="MSDS-Zeile"/>
        <w:ind w:left="0"/>
        <w:jc w:val="center"/>
        <w:rPr>
          <w:rFonts w:ascii="Arial" w:hAnsi="Arial" w:cs="Arial"/>
          <w:b/>
          <w:bCs/>
          <w:sz w:val="72"/>
          <w:szCs w:val="72"/>
          <w:lang w:val="en-US"/>
        </w:rPr>
      </w:pPr>
    </w:p>
    <w:p w:rsidR="00C56345" w:rsidRPr="003711BF" w:rsidRDefault="00C56345">
      <w:pPr>
        <w:pStyle w:val="MSDS-Zeile"/>
        <w:ind w:left="0"/>
        <w:rPr>
          <w:rFonts w:ascii="Arial" w:hAnsi="Arial" w:cs="Arial"/>
          <w:lang w:val="en-US"/>
        </w:rPr>
      </w:pPr>
    </w:p>
    <w:p w:rsidR="00C56345" w:rsidRPr="003711BF" w:rsidRDefault="00C56345">
      <w:pPr>
        <w:pStyle w:val="MSDS-Zeile"/>
        <w:ind w:left="0"/>
        <w:rPr>
          <w:rFonts w:ascii="Arial" w:hAnsi="Arial" w:cs="Arial"/>
          <w:lang w:val="en-US"/>
        </w:rPr>
      </w:pPr>
    </w:p>
    <w:p w:rsidR="00C56345" w:rsidRPr="003711BF" w:rsidRDefault="00C56345">
      <w:pPr>
        <w:pStyle w:val="MSDS-Zeile"/>
        <w:ind w:left="0"/>
        <w:rPr>
          <w:rFonts w:ascii="Arial" w:hAnsi="Arial" w:cs="Arial"/>
          <w:lang w:val="en-US"/>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ind w:left="0"/>
              <w:rPr>
                <w:b/>
                <w:bCs/>
              </w:rPr>
            </w:pPr>
            <w:r>
              <w:rPr>
                <w:b/>
                <w:bCs/>
              </w:rPr>
              <w:t>Existing Chemical</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ID: 111-88-6</w:t>
            </w:r>
          </w:p>
        </w:tc>
      </w:tr>
      <w:tr w:rsidR="00C56345">
        <w:tc>
          <w:tcPr>
            <w:tcW w:w="2410" w:type="dxa"/>
            <w:tcBorders>
              <w:top w:val="nil"/>
              <w:left w:val="nil"/>
              <w:bottom w:val="nil"/>
              <w:right w:val="nil"/>
            </w:tcBorders>
          </w:tcPr>
          <w:p w:rsidR="00C56345" w:rsidRDefault="00C56345">
            <w:pPr>
              <w:pStyle w:val="MSDS-TZeile"/>
              <w:ind w:left="0"/>
              <w:rPr>
                <w:b/>
                <w:bCs/>
              </w:rPr>
            </w:pPr>
            <w:r>
              <w:rPr>
                <w:b/>
                <w:bCs/>
              </w:rPr>
              <w:t>CAS No.</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111-88-6</w:t>
            </w:r>
          </w:p>
        </w:tc>
      </w:tr>
      <w:tr w:rsidR="00C56345">
        <w:tc>
          <w:tcPr>
            <w:tcW w:w="2410" w:type="dxa"/>
            <w:tcBorders>
              <w:top w:val="nil"/>
              <w:left w:val="nil"/>
              <w:bottom w:val="nil"/>
              <w:right w:val="nil"/>
            </w:tcBorders>
          </w:tcPr>
          <w:p w:rsidR="00C56345" w:rsidRDefault="00C56345">
            <w:pPr>
              <w:pStyle w:val="MSDS-TZeile"/>
              <w:ind w:left="0"/>
              <w:rPr>
                <w:b/>
                <w:bCs/>
              </w:rPr>
            </w:pPr>
            <w:r>
              <w:rPr>
                <w:b/>
                <w:bCs/>
              </w:rPr>
              <w:t>EINECS Name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octane-1-thiol</w:t>
            </w:r>
          </w:p>
        </w:tc>
      </w:tr>
      <w:tr w:rsidR="00C56345">
        <w:tc>
          <w:tcPr>
            <w:tcW w:w="2410" w:type="dxa"/>
            <w:tcBorders>
              <w:top w:val="nil"/>
              <w:left w:val="nil"/>
              <w:bottom w:val="nil"/>
              <w:right w:val="nil"/>
            </w:tcBorders>
          </w:tcPr>
          <w:p w:rsidR="00C56345" w:rsidRDefault="00C56345">
            <w:pPr>
              <w:pStyle w:val="MSDS-TZeile"/>
              <w:ind w:left="0"/>
              <w:rPr>
                <w:b/>
                <w:bCs/>
              </w:rPr>
            </w:pPr>
            <w:r>
              <w:rPr>
                <w:b/>
                <w:bCs/>
              </w:rPr>
              <w:t>EC No.</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203-918-1</w:t>
            </w:r>
          </w:p>
        </w:tc>
      </w:tr>
      <w:tr w:rsidR="00C56345">
        <w:tc>
          <w:tcPr>
            <w:tcW w:w="2410" w:type="dxa"/>
            <w:tcBorders>
              <w:top w:val="nil"/>
              <w:left w:val="nil"/>
              <w:bottom w:val="nil"/>
              <w:right w:val="nil"/>
            </w:tcBorders>
          </w:tcPr>
          <w:p w:rsidR="00C56345" w:rsidRDefault="00C56345">
            <w:pPr>
              <w:pStyle w:val="MSDS-TZeile"/>
              <w:ind w:left="0"/>
              <w:rPr>
                <w:b/>
                <w:bCs/>
              </w:rPr>
            </w:pPr>
            <w:r>
              <w:rPr>
                <w:b/>
                <w:bCs/>
              </w:rPr>
              <w:t>TSCA Name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1-Octanethiol</w:t>
            </w:r>
          </w:p>
        </w:tc>
      </w:tr>
      <w:tr w:rsidR="00C56345">
        <w:tc>
          <w:tcPr>
            <w:tcW w:w="2410" w:type="dxa"/>
            <w:tcBorders>
              <w:top w:val="nil"/>
              <w:left w:val="nil"/>
              <w:bottom w:val="nil"/>
              <w:right w:val="nil"/>
            </w:tcBorders>
          </w:tcPr>
          <w:p w:rsidR="00C56345" w:rsidRDefault="00C56345">
            <w:pPr>
              <w:pStyle w:val="MSDS-TZeile"/>
              <w:ind w:left="0"/>
              <w:rPr>
                <w:b/>
                <w:bCs/>
              </w:rPr>
            </w:pPr>
            <w:r>
              <w:rPr>
                <w:b/>
                <w:bCs/>
              </w:rPr>
              <w:t>Molecular Formula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C8H18S</w:t>
            </w:r>
          </w:p>
        </w:tc>
      </w:tr>
    </w:tbl>
    <w:p w:rsidR="00C56345" w:rsidRDefault="00C56345">
      <w:pPr>
        <w:pStyle w:val="MSDS-Zeile"/>
        <w:ind w:left="0"/>
        <w:rPr>
          <w:rFonts w:ascii="Arial" w:hAnsi="Arial" w:cs="Arial"/>
        </w:rPr>
      </w:pPr>
    </w:p>
    <w:p w:rsidR="00C56345" w:rsidRDefault="00C56345">
      <w:pPr>
        <w:pStyle w:val="MSDS-Zeile"/>
        <w:ind w:left="0"/>
        <w:rPr>
          <w:rFonts w:ascii="Arial" w:hAnsi="Arial" w:cs="Arial"/>
        </w:rPr>
      </w:pPr>
    </w:p>
    <w:p w:rsidR="00C56345" w:rsidRDefault="00C56345">
      <w:pPr>
        <w:pStyle w:val="MSDS-Zeile"/>
        <w:ind w:left="0"/>
        <w:rPr>
          <w:rFonts w:ascii="Arial" w:hAnsi="Arial" w:cs="Arial"/>
          <w:b/>
          <w:bCs/>
        </w:rPr>
      </w:pPr>
      <w:r>
        <w:rPr>
          <w:rFonts w:ascii="Arial" w:hAnsi="Arial" w:cs="Arial"/>
          <w:b/>
          <w:bCs/>
        </w:rPr>
        <w:t>Producer related part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Company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Mercaptans/Thiols Council</w:t>
            </w:r>
          </w:p>
        </w:tc>
      </w:tr>
      <w:tr w:rsidR="00C56345">
        <w:tc>
          <w:tcPr>
            <w:tcW w:w="2410" w:type="dxa"/>
            <w:tcBorders>
              <w:top w:val="nil"/>
              <w:left w:val="nil"/>
              <w:bottom w:val="nil"/>
              <w:right w:val="nil"/>
            </w:tcBorders>
          </w:tcPr>
          <w:p w:rsidR="00C56345" w:rsidRDefault="00C56345">
            <w:pPr>
              <w:pStyle w:val="MSDS-TZeile"/>
              <w:rPr>
                <w:b/>
                <w:bCs/>
              </w:rPr>
            </w:pPr>
            <w:r>
              <w:rPr>
                <w:b/>
                <w:bCs/>
              </w:rPr>
              <w:t>Creation date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17.11.2006</w:t>
            </w:r>
          </w:p>
        </w:tc>
      </w:tr>
    </w:tbl>
    <w:p w:rsidR="00C56345" w:rsidRDefault="00C56345">
      <w:pPr>
        <w:pStyle w:val="MSDS-Zeile"/>
        <w:ind w:left="0"/>
        <w:rPr>
          <w:rFonts w:ascii="Arial" w:hAnsi="Arial" w:cs="Arial"/>
        </w:rPr>
      </w:pPr>
    </w:p>
    <w:p w:rsidR="00C56345" w:rsidRDefault="00C56345">
      <w:pPr>
        <w:pStyle w:val="MSDS-Zeile"/>
        <w:ind w:left="0"/>
        <w:rPr>
          <w:rFonts w:ascii="Arial" w:hAnsi="Arial" w:cs="Arial"/>
          <w:b/>
          <w:bCs/>
        </w:rPr>
      </w:pPr>
      <w:r>
        <w:rPr>
          <w:rFonts w:ascii="Arial" w:hAnsi="Arial" w:cs="Arial"/>
          <w:b/>
          <w:bCs/>
        </w:rPr>
        <w:t>Substance related part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Company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Mercaptans/Thiols Council</w:t>
            </w:r>
          </w:p>
        </w:tc>
      </w:tr>
      <w:tr w:rsidR="00C56345">
        <w:tc>
          <w:tcPr>
            <w:tcW w:w="2410" w:type="dxa"/>
            <w:tcBorders>
              <w:top w:val="nil"/>
              <w:left w:val="nil"/>
              <w:bottom w:val="nil"/>
              <w:right w:val="nil"/>
            </w:tcBorders>
          </w:tcPr>
          <w:p w:rsidR="00C56345" w:rsidRDefault="00C56345">
            <w:pPr>
              <w:pStyle w:val="MSDS-TZeile"/>
              <w:rPr>
                <w:b/>
                <w:bCs/>
              </w:rPr>
            </w:pPr>
            <w:r>
              <w:rPr>
                <w:b/>
                <w:bCs/>
              </w:rPr>
              <w:t>Creation date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17.11.2006</w:t>
            </w:r>
          </w:p>
        </w:tc>
      </w:tr>
    </w:tbl>
    <w:p w:rsidR="00C56345" w:rsidRDefault="00C56345">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Status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p>
        </w:tc>
      </w:tr>
      <w:tr w:rsidR="00C56345">
        <w:tc>
          <w:tcPr>
            <w:tcW w:w="2410" w:type="dxa"/>
            <w:tcBorders>
              <w:top w:val="nil"/>
              <w:left w:val="nil"/>
              <w:bottom w:val="nil"/>
              <w:right w:val="nil"/>
            </w:tcBorders>
          </w:tcPr>
          <w:p w:rsidR="00C56345" w:rsidRDefault="00C56345">
            <w:pPr>
              <w:pStyle w:val="MSDS-TZeile"/>
              <w:rPr>
                <w:b/>
                <w:bCs/>
              </w:rPr>
            </w:pPr>
            <w:r>
              <w:rPr>
                <w:b/>
                <w:bCs/>
              </w:rPr>
              <w:t>Memo</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For 2007 SIDS Submission</w:t>
            </w:r>
          </w:p>
        </w:tc>
      </w:tr>
    </w:tbl>
    <w:p w:rsidR="00C56345" w:rsidRDefault="00C56345">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Printing date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21.06.2012</w:t>
            </w:r>
          </w:p>
        </w:tc>
      </w:tr>
      <w:tr w:rsidR="00C56345">
        <w:tc>
          <w:tcPr>
            <w:tcW w:w="2410" w:type="dxa"/>
            <w:tcBorders>
              <w:top w:val="nil"/>
              <w:left w:val="nil"/>
              <w:bottom w:val="nil"/>
              <w:right w:val="nil"/>
            </w:tcBorders>
          </w:tcPr>
          <w:p w:rsidR="00C56345" w:rsidRDefault="00C56345">
            <w:pPr>
              <w:pStyle w:val="MSDS-TZeile"/>
              <w:rPr>
                <w:b/>
                <w:bCs/>
              </w:rPr>
            </w:pPr>
            <w:r>
              <w:rPr>
                <w:b/>
                <w:bCs/>
              </w:rPr>
              <w:t>Revision date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p>
        </w:tc>
      </w:tr>
      <w:tr w:rsidR="00C56345">
        <w:tc>
          <w:tcPr>
            <w:tcW w:w="2410" w:type="dxa"/>
            <w:tcBorders>
              <w:top w:val="nil"/>
              <w:left w:val="nil"/>
              <w:bottom w:val="nil"/>
              <w:right w:val="nil"/>
            </w:tcBorders>
          </w:tcPr>
          <w:p w:rsidR="00C56345" w:rsidRDefault="00C56345">
            <w:pPr>
              <w:pStyle w:val="MSDS-TZeile"/>
              <w:rPr>
                <w:b/>
                <w:bCs/>
              </w:rPr>
            </w:pPr>
            <w:r>
              <w:rPr>
                <w:b/>
                <w:bCs/>
              </w:rPr>
              <w:t>Date of last update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rPr>
                <w:color w:val="008000"/>
              </w:rPr>
            </w:pPr>
            <w:r>
              <w:t>21.06.2012</w:t>
            </w:r>
          </w:p>
        </w:tc>
      </w:tr>
    </w:tbl>
    <w:p w:rsidR="00C56345" w:rsidRDefault="00C56345">
      <w:pPr>
        <w:pStyle w:val="Footer"/>
        <w:tabs>
          <w:tab w:val="clear" w:pos="4536"/>
          <w:tab w:val="clear" w:pos="9072"/>
        </w:tabs>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Number of pages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rPr>
                <w:snapToGrid w:val="0"/>
                <w:color w:val="000000"/>
              </w:rPr>
            </w:pPr>
            <w:r>
              <w:rPr>
                <w:snapToGrid w:val="0"/>
                <w:color w:val="000000"/>
              </w:rPr>
              <w:fldChar w:fldCharType="begin"/>
            </w:r>
            <w:r>
              <w:rPr>
                <w:snapToGrid w:val="0"/>
                <w:color w:val="000000"/>
              </w:rPr>
              <w:instrText xml:space="preserve"> NUMPAGES </w:instrText>
            </w:r>
            <w:r>
              <w:rPr>
                <w:snapToGrid w:val="0"/>
                <w:color w:val="000000"/>
              </w:rPr>
              <w:fldChar w:fldCharType="separate"/>
            </w:r>
            <w:r>
              <w:rPr>
                <w:noProof/>
                <w:snapToGrid w:val="0"/>
                <w:color w:val="000000"/>
              </w:rPr>
              <w:t>3</w:t>
            </w:r>
            <w:r>
              <w:rPr>
                <w:snapToGrid w:val="0"/>
                <w:color w:val="000000"/>
              </w:rPr>
              <w:fldChar w:fldCharType="end"/>
            </w:r>
          </w:p>
        </w:tc>
      </w:tr>
    </w:tbl>
    <w:p w:rsidR="00C56345" w:rsidRDefault="00C56345">
      <w:pPr>
        <w:pStyle w:val="MSDS-Zeile"/>
        <w:ind w:left="0"/>
        <w:rPr>
          <w:rFonts w:ascii="Arial" w:hAnsi="Arial" w:cs="Arial"/>
        </w:rPr>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Chapter (profile)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Chapter: 1, 2, 3, 4, 5, 6, 7, 8, 10</w:t>
            </w:r>
          </w:p>
        </w:tc>
      </w:tr>
      <w:tr w:rsidR="00C56345">
        <w:tc>
          <w:tcPr>
            <w:tcW w:w="2410" w:type="dxa"/>
            <w:tcBorders>
              <w:top w:val="nil"/>
              <w:left w:val="nil"/>
              <w:bottom w:val="nil"/>
              <w:right w:val="nil"/>
            </w:tcBorders>
          </w:tcPr>
          <w:p w:rsidR="00C56345" w:rsidRDefault="00C56345">
            <w:pPr>
              <w:pStyle w:val="MSDS-TZeile"/>
              <w:rPr>
                <w:b/>
                <w:bCs/>
              </w:rPr>
            </w:pPr>
            <w:r>
              <w:rPr>
                <w:b/>
                <w:bCs/>
              </w:rPr>
              <w:t>Reliability (profile)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ind w:left="0"/>
            </w:pPr>
            <w:r>
              <w:t>Reliability: without reliability, 1, 2, 3, 4</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Flags (profile)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ind w:left="0"/>
              <w:rPr>
                <w:lang w:val="en-US"/>
              </w:rPr>
            </w:pPr>
            <w:r w:rsidRPr="00802748">
              <w:rPr>
                <w:lang w:val="en-US"/>
              </w:rPr>
              <w:t>Flags: without flag, confidential, non confidential, WGK (DE), TA-Luft (DE), Material Safety Dataset, Risk Assessment, Directive 67/548/EEC, SIDS</w:t>
            </w:r>
          </w:p>
        </w:tc>
      </w:tr>
    </w:tbl>
    <w:p w:rsidR="00C56345" w:rsidRPr="00802748" w:rsidRDefault="00C56345">
      <w:pPr>
        <w:pStyle w:val="MSDS-Zeile"/>
        <w:rPr>
          <w:rFonts w:ascii="Arial" w:hAnsi="Arial" w:cs="Arial"/>
          <w:lang w:val="en-US"/>
        </w:rPr>
      </w:pPr>
    </w:p>
    <w:p w:rsidR="00C56345" w:rsidRPr="00802748" w:rsidRDefault="00C56345">
      <w:pPr>
        <w:pStyle w:val="MSDS-Zeile"/>
        <w:ind w:left="0"/>
        <w:rPr>
          <w:rFonts w:ascii="Arial" w:hAnsi="Arial" w:cs="Arial"/>
          <w:lang w:val="en-US"/>
        </w:rPr>
        <w:sectPr w:rsidR="00C56345" w:rsidRPr="00802748" w:rsidSect="00CE576E">
          <w:headerReference w:type="default" r:id="rId8"/>
          <w:footerReference w:type="default" r:id="rId9"/>
          <w:pgSz w:w="11906" w:h="16838"/>
          <w:pgMar w:top="1418" w:right="1134" w:bottom="1134" w:left="1134" w:header="737" w:footer="737" w:gutter="0"/>
          <w:cols w:space="709"/>
          <w:docGrid w:linePitch="272"/>
        </w:sectPr>
      </w:pPr>
    </w:p>
    <w:p w:rsidR="00C56345" w:rsidRPr="00802748" w:rsidRDefault="00C56345">
      <w:pPr>
        <w:pStyle w:val="MSDS-Zeile"/>
        <w:rPr>
          <w:rFonts w:ascii="Arial" w:hAnsi="Arial" w:cs="Arial"/>
          <w:lang w:val="en-US"/>
        </w:rPr>
      </w:pPr>
    </w:p>
    <w:p w:rsidR="00C56345" w:rsidRDefault="00C56345">
      <w:pPr>
        <w:pStyle w:val="MSDS-Kapitelberschrift"/>
        <w:rPr>
          <w:caps w:val="0"/>
        </w:rPr>
      </w:pPr>
      <w:r>
        <w:rPr>
          <w:caps w:val="0"/>
        </w:rPr>
        <w:t>1.0.1</w:t>
      </w:r>
      <w:r>
        <w:rPr>
          <w:caps w:val="0"/>
        </w:rPr>
        <w:tab/>
        <w:t>APPLICANT AND COMPANY INFORMATION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manufacturer</w:t>
            </w:r>
          </w:p>
        </w:tc>
      </w:tr>
      <w:tr w:rsidR="00C56345">
        <w:tc>
          <w:tcPr>
            <w:tcW w:w="2410" w:type="dxa"/>
            <w:tcBorders>
              <w:top w:val="nil"/>
              <w:left w:val="nil"/>
              <w:bottom w:val="nil"/>
              <w:right w:val="nil"/>
            </w:tcBorders>
          </w:tcPr>
          <w:p w:rsidR="00C56345" w:rsidRDefault="00C56345">
            <w:pPr>
              <w:pStyle w:val="MSDS-TZeile"/>
              <w:rPr>
                <w:b/>
                <w:bCs/>
              </w:rPr>
            </w:pPr>
            <w:r>
              <w:rPr>
                <w:b/>
                <w:bCs/>
              </w:rPr>
              <w:t>Name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ARKEMA France</w:t>
            </w:r>
          </w:p>
        </w:tc>
      </w:tr>
      <w:tr w:rsidR="00C56345">
        <w:tc>
          <w:tcPr>
            <w:tcW w:w="2410" w:type="dxa"/>
            <w:tcBorders>
              <w:top w:val="nil"/>
              <w:left w:val="nil"/>
              <w:bottom w:val="nil"/>
              <w:right w:val="nil"/>
            </w:tcBorders>
          </w:tcPr>
          <w:p w:rsidR="00C56345" w:rsidRDefault="00C56345">
            <w:pPr>
              <w:pStyle w:val="MSDS-TZeile"/>
              <w:rPr>
                <w:b/>
                <w:bCs/>
              </w:rPr>
            </w:pPr>
            <w:r>
              <w:rPr>
                <w:b/>
                <w:bCs/>
              </w:rPr>
              <w:t>Contact person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Date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Street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420 rue d'Estienne d'Orves</w:t>
            </w:r>
          </w:p>
        </w:tc>
      </w:tr>
      <w:tr w:rsidR="00C56345">
        <w:tc>
          <w:tcPr>
            <w:tcW w:w="2410" w:type="dxa"/>
            <w:tcBorders>
              <w:top w:val="nil"/>
              <w:left w:val="nil"/>
              <w:bottom w:val="nil"/>
              <w:right w:val="nil"/>
            </w:tcBorders>
          </w:tcPr>
          <w:p w:rsidR="00C56345" w:rsidRDefault="00C56345">
            <w:pPr>
              <w:pStyle w:val="MSDS-TZeile"/>
              <w:rPr>
                <w:b/>
                <w:bCs/>
              </w:rPr>
            </w:pPr>
            <w:r>
              <w:rPr>
                <w:b/>
                <w:bCs/>
              </w:rPr>
              <w:t>Town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92705 Colombes</w:t>
            </w:r>
          </w:p>
        </w:tc>
      </w:tr>
      <w:tr w:rsidR="00C56345">
        <w:tc>
          <w:tcPr>
            <w:tcW w:w="2410" w:type="dxa"/>
            <w:tcBorders>
              <w:top w:val="nil"/>
              <w:left w:val="nil"/>
              <w:bottom w:val="nil"/>
              <w:right w:val="nil"/>
            </w:tcBorders>
          </w:tcPr>
          <w:p w:rsidR="00C56345" w:rsidRDefault="00C56345">
            <w:pPr>
              <w:pStyle w:val="MSDS-TUZeile"/>
              <w:rPr>
                <w:b/>
                <w:bCs/>
              </w:rPr>
            </w:pPr>
            <w:r>
              <w:rPr>
                <w:b/>
                <w:bCs/>
              </w:rPr>
              <w:t>Country</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r>
              <w:t>France</w:t>
            </w:r>
          </w:p>
        </w:tc>
      </w:tr>
      <w:tr w:rsidR="00C56345">
        <w:tc>
          <w:tcPr>
            <w:tcW w:w="2410" w:type="dxa"/>
            <w:tcBorders>
              <w:top w:val="nil"/>
              <w:left w:val="nil"/>
              <w:bottom w:val="nil"/>
              <w:right w:val="nil"/>
            </w:tcBorders>
          </w:tcPr>
          <w:p w:rsidR="00C56345" w:rsidRDefault="00C56345">
            <w:pPr>
              <w:pStyle w:val="MSDS-TUZeile"/>
              <w:rPr>
                <w:b/>
                <w:bCs/>
              </w:rPr>
            </w:pPr>
            <w:r>
              <w:rPr>
                <w:b/>
                <w:bCs/>
              </w:rPr>
              <w:t>Phone</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r>
              <w:t>+33149008080</w:t>
            </w:r>
          </w:p>
        </w:tc>
      </w:tr>
      <w:tr w:rsidR="00C56345">
        <w:tc>
          <w:tcPr>
            <w:tcW w:w="2410" w:type="dxa"/>
            <w:tcBorders>
              <w:top w:val="nil"/>
              <w:left w:val="nil"/>
              <w:bottom w:val="nil"/>
              <w:right w:val="nil"/>
            </w:tcBorders>
          </w:tcPr>
          <w:p w:rsidR="00C56345" w:rsidRDefault="00C56345">
            <w:pPr>
              <w:pStyle w:val="MSDS-TUZeile"/>
              <w:rPr>
                <w:b/>
                <w:bCs/>
              </w:rPr>
            </w:pPr>
            <w:r>
              <w:rPr>
                <w:b/>
                <w:bCs/>
              </w:rPr>
              <w:t>Telefax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Telex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Cedex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Email</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Homepage</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18.09.2009</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manufacturer</w:t>
            </w:r>
          </w:p>
        </w:tc>
      </w:tr>
      <w:tr w:rsidR="00C56345">
        <w:tc>
          <w:tcPr>
            <w:tcW w:w="2410" w:type="dxa"/>
            <w:tcBorders>
              <w:top w:val="nil"/>
              <w:left w:val="nil"/>
              <w:bottom w:val="nil"/>
              <w:right w:val="nil"/>
            </w:tcBorders>
          </w:tcPr>
          <w:p w:rsidR="00C56345" w:rsidRDefault="00C56345">
            <w:pPr>
              <w:pStyle w:val="MSDS-TZeile"/>
              <w:rPr>
                <w:b/>
                <w:bCs/>
              </w:rPr>
            </w:pPr>
            <w:r>
              <w:rPr>
                <w:b/>
                <w:bCs/>
              </w:rPr>
              <w:t>Name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ARKEMA Inc.</w:t>
            </w:r>
          </w:p>
        </w:tc>
      </w:tr>
      <w:tr w:rsidR="00C56345">
        <w:tc>
          <w:tcPr>
            <w:tcW w:w="2410" w:type="dxa"/>
            <w:tcBorders>
              <w:top w:val="nil"/>
              <w:left w:val="nil"/>
              <w:bottom w:val="nil"/>
              <w:right w:val="nil"/>
            </w:tcBorders>
          </w:tcPr>
          <w:p w:rsidR="00C56345" w:rsidRDefault="00C56345">
            <w:pPr>
              <w:pStyle w:val="MSDS-TZeile"/>
              <w:rPr>
                <w:b/>
                <w:bCs/>
              </w:rPr>
            </w:pPr>
            <w:r>
              <w:rPr>
                <w:b/>
                <w:bCs/>
              </w:rPr>
              <w:t>Contact person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Date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Street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2000 Market Street</w:t>
            </w:r>
          </w:p>
        </w:tc>
      </w:tr>
      <w:tr w:rsidR="00C56345">
        <w:tc>
          <w:tcPr>
            <w:tcW w:w="2410" w:type="dxa"/>
            <w:tcBorders>
              <w:top w:val="nil"/>
              <w:left w:val="nil"/>
              <w:bottom w:val="nil"/>
              <w:right w:val="nil"/>
            </w:tcBorders>
          </w:tcPr>
          <w:p w:rsidR="00C56345" w:rsidRDefault="00C56345">
            <w:pPr>
              <w:pStyle w:val="MSDS-TZeile"/>
              <w:rPr>
                <w:b/>
                <w:bCs/>
              </w:rPr>
            </w:pPr>
            <w:r>
              <w:rPr>
                <w:b/>
                <w:bCs/>
              </w:rPr>
              <w:t>Town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19103 Philadelphia, PA</w:t>
            </w:r>
          </w:p>
        </w:tc>
      </w:tr>
      <w:tr w:rsidR="00C56345">
        <w:tc>
          <w:tcPr>
            <w:tcW w:w="2410" w:type="dxa"/>
            <w:tcBorders>
              <w:top w:val="nil"/>
              <w:left w:val="nil"/>
              <w:bottom w:val="nil"/>
              <w:right w:val="nil"/>
            </w:tcBorders>
          </w:tcPr>
          <w:p w:rsidR="00C56345" w:rsidRDefault="00C56345">
            <w:pPr>
              <w:pStyle w:val="MSDS-TUZeile"/>
              <w:rPr>
                <w:b/>
                <w:bCs/>
              </w:rPr>
            </w:pPr>
            <w:r>
              <w:rPr>
                <w:b/>
                <w:bCs/>
              </w:rPr>
              <w:t>Country</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r>
              <w:t>United States</w:t>
            </w:r>
          </w:p>
        </w:tc>
      </w:tr>
      <w:tr w:rsidR="00C56345">
        <w:tc>
          <w:tcPr>
            <w:tcW w:w="2410" w:type="dxa"/>
            <w:tcBorders>
              <w:top w:val="nil"/>
              <w:left w:val="nil"/>
              <w:bottom w:val="nil"/>
              <w:right w:val="nil"/>
            </w:tcBorders>
          </w:tcPr>
          <w:p w:rsidR="00C56345" w:rsidRDefault="00C56345">
            <w:pPr>
              <w:pStyle w:val="MSDS-TUZeile"/>
              <w:rPr>
                <w:b/>
                <w:bCs/>
              </w:rPr>
            </w:pPr>
            <w:r>
              <w:rPr>
                <w:b/>
                <w:bCs/>
              </w:rPr>
              <w:t>Phone</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Telefax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Telex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Cedex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Email</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Homepage</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18.09.2009</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manufacturer</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Name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Chevron Phillips Chemical Company LP</w:t>
            </w:r>
          </w:p>
        </w:tc>
      </w:tr>
      <w:tr w:rsidR="00C56345">
        <w:tc>
          <w:tcPr>
            <w:tcW w:w="2410" w:type="dxa"/>
            <w:tcBorders>
              <w:top w:val="nil"/>
              <w:left w:val="nil"/>
              <w:bottom w:val="nil"/>
              <w:right w:val="nil"/>
            </w:tcBorders>
          </w:tcPr>
          <w:p w:rsidR="00C56345" w:rsidRDefault="00C56345">
            <w:pPr>
              <w:pStyle w:val="MSDS-TZeile"/>
              <w:rPr>
                <w:b/>
                <w:bCs/>
              </w:rPr>
            </w:pPr>
            <w:r>
              <w:rPr>
                <w:b/>
                <w:bCs/>
              </w:rPr>
              <w:t>Contact person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Date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Street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10001 Six Pines Dr, Suite 4103</w:t>
            </w:r>
          </w:p>
        </w:tc>
      </w:tr>
      <w:tr w:rsidR="00C56345">
        <w:tc>
          <w:tcPr>
            <w:tcW w:w="2410" w:type="dxa"/>
            <w:tcBorders>
              <w:top w:val="nil"/>
              <w:left w:val="nil"/>
              <w:bottom w:val="nil"/>
              <w:right w:val="nil"/>
            </w:tcBorders>
          </w:tcPr>
          <w:p w:rsidR="00C56345" w:rsidRDefault="00C56345">
            <w:pPr>
              <w:pStyle w:val="MSDS-TZeile"/>
              <w:rPr>
                <w:b/>
                <w:bCs/>
              </w:rPr>
            </w:pPr>
            <w:r>
              <w:rPr>
                <w:b/>
                <w:bCs/>
              </w:rPr>
              <w:t>Town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77380 Woodlands, TX</w:t>
            </w:r>
          </w:p>
        </w:tc>
      </w:tr>
      <w:tr w:rsidR="00C56345">
        <w:tc>
          <w:tcPr>
            <w:tcW w:w="2410" w:type="dxa"/>
            <w:tcBorders>
              <w:top w:val="nil"/>
              <w:left w:val="nil"/>
              <w:bottom w:val="nil"/>
              <w:right w:val="nil"/>
            </w:tcBorders>
          </w:tcPr>
          <w:p w:rsidR="00C56345" w:rsidRDefault="00C56345">
            <w:pPr>
              <w:pStyle w:val="MSDS-TUZeile"/>
              <w:rPr>
                <w:b/>
                <w:bCs/>
              </w:rPr>
            </w:pPr>
            <w:r>
              <w:rPr>
                <w:b/>
                <w:bCs/>
              </w:rPr>
              <w:t>Country</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r>
              <w:t>United States</w:t>
            </w:r>
          </w:p>
        </w:tc>
      </w:tr>
      <w:tr w:rsidR="00C56345">
        <w:tc>
          <w:tcPr>
            <w:tcW w:w="2410" w:type="dxa"/>
            <w:tcBorders>
              <w:top w:val="nil"/>
              <w:left w:val="nil"/>
              <w:bottom w:val="nil"/>
              <w:right w:val="nil"/>
            </w:tcBorders>
          </w:tcPr>
          <w:p w:rsidR="00C56345" w:rsidRDefault="00C56345">
            <w:pPr>
              <w:pStyle w:val="MSDS-TUZeile"/>
              <w:rPr>
                <w:b/>
                <w:bCs/>
              </w:rPr>
            </w:pPr>
            <w:r>
              <w:rPr>
                <w:b/>
                <w:bCs/>
              </w:rPr>
              <w:t>Phone</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Telefax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Telex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Cedex</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Email</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r w:rsidR="00C56345">
        <w:tc>
          <w:tcPr>
            <w:tcW w:w="2410" w:type="dxa"/>
            <w:tcBorders>
              <w:top w:val="nil"/>
              <w:left w:val="nil"/>
              <w:bottom w:val="nil"/>
              <w:right w:val="nil"/>
            </w:tcBorders>
          </w:tcPr>
          <w:p w:rsidR="00C56345" w:rsidRDefault="00C56345">
            <w:pPr>
              <w:pStyle w:val="MSDS-TUZeile"/>
              <w:rPr>
                <w:b/>
                <w:bCs/>
              </w:rPr>
            </w:pPr>
            <w:r>
              <w:rPr>
                <w:b/>
                <w:bCs/>
              </w:rPr>
              <w:t>Homepage</w:t>
            </w:r>
          </w:p>
        </w:tc>
        <w:tc>
          <w:tcPr>
            <w:tcW w:w="283" w:type="dxa"/>
            <w:tcBorders>
              <w:top w:val="nil"/>
              <w:left w:val="nil"/>
              <w:bottom w:val="nil"/>
              <w:right w:val="nil"/>
            </w:tcBorders>
          </w:tcPr>
          <w:p w:rsidR="00C56345" w:rsidRDefault="00C56345">
            <w:pPr>
              <w:pStyle w:val="MSDS-TUZeile"/>
              <w:rPr>
                <w:b/>
                <w:bCs/>
              </w:rPr>
            </w:pPr>
            <w:r>
              <w:rPr>
                <w:b/>
                <w:bCs/>
              </w:rPr>
              <w:t>:</w:t>
            </w:r>
          </w:p>
        </w:tc>
        <w:tc>
          <w:tcPr>
            <w:tcW w:w="6872" w:type="dxa"/>
            <w:tcBorders>
              <w:top w:val="nil"/>
              <w:left w:val="nil"/>
              <w:bottom w:val="nil"/>
              <w:right w:val="nil"/>
            </w:tcBorders>
          </w:tcPr>
          <w:p w:rsidR="00C56345" w:rsidRDefault="00C56345">
            <w:pPr>
              <w:pStyle w:val="MSDS-TU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C56345">
        <w:trPr>
          <w:cantSplit/>
        </w:trPr>
        <w:tc>
          <w:tcPr>
            <w:tcW w:w="2410" w:type="dxa"/>
            <w:tcBorders>
              <w:top w:val="nil"/>
              <w:left w:val="nil"/>
              <w:bottom w:val="nil"/>
              <w:right w:val="nil"/>
            </w:tcBorders>
          </w:tcPr>
          <w:p w:rsidR="00C56345" w:rsidRDefault="00C56345">
            <w:pPr>
              <w:pStyle w:val="MSDS-TZeile"/>
              <w:rPr>
                <w:b/>
                <w:bCs/>
              </w:rPr>
            </w:pPr>
            <w:r>
              <w:t>18.09.2009</w:t>
            </w:r>
          </w:p>
        </w:tc>
        <w:tc>
          <w:tcPr>
            <w:tcW w:w="7155" w:type="dxa"/>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Pr="00802748" w:rsidRDefault="00C56345">
      <w:pPr>
        <w:pStyle w:val="MSDS-Kapitelberschrift"/>
        <w:rPr>
          <w:caps w:val="0"/>
          <w:lang w:val="en-US"/>
        </w:rPr>
      </w:pPr>
      <w:r w:rsidRPr="00802748">
        <w:rPr>
          <w:caps w:val="0"/>
          <w:lang w:val="en-US"/>
        </w:rPr>
        <w:t>1.0.2</w:t>
      </w:r>
      <w:r w:rsidRPr="00802748">
        <w:rPr>
          <w:caps w:val="0"/>
          <w:lang w:val="en-US"/>
        </w:rPr>
        <w:tab/>
        <w:t>LOCATION OF PRODUCTION SITE, IMPORTER OR FORMULATOR</w:t>
      </w:r>
    </w:p>
    <w:p w:rsidR="00C56345" w:rsidRPr="00802748" w:rsidRDefault="00C56345">
      <w:pPr>
        <w:pStyle w:val="MSDS-Zeile"/>
        <w:adjustRightInd w:val="0"/>
        <w:rPr>
          <w:rFonts w:ascii="Arial" w:hAnsi="Arial" w:cs="Arial"/>
          <w:lang w:val="en-US"/>
        </w:rPr>
      </w:pPr>
    </w:p>
    <w:p w:rsidR="00C56345" w:rsidRPr="00802748" w:rsidRDefault="00C56345">
      <w:pPr>
        <w:pStyle w:val="MSDS-Kapitelberschrift"/>
        <w:rPr>
          <w:caps w:val="0"/>
          <w:lang w:val="en-US"/>
        </w:rPr>
      </w:pPr>
      <w:r w:rsidRPr="00802748">
        <w:rPr>
          <w:caps w:val="0"/>
          <w:lang w:val="en-US"/>
        </w:rPr>
        <w:t>1.0.3</w:t>
      </w:r>
      <w:r w:rsidRPr="00802748">
        <w:rPr>
          <w:caps w:val="0"/>
          <w:lang w:val="en-US"/>
        </w:rPr>
        <w:tab/>
        <w:t>IDENTITY OF RECIPIENTS</w:t>
      </w:r>
    </w:p>
    <w:p w:rsidR="00C56345" w:rsidRPr="00802748" w:rsidRDefault="00C56345">
      <w:pPr>
        <w:pStyle w:val="MSDS-Zeile"/>
        <w:adjustRightInd w:val="0"/>
        <w:rPr>
          <w:rFonts w:ascii="Arial" w:hAnsi="Arial" w:cs="Arial"/>
          <w:lang w:val="en-US"/>
        </w:rPr>
      </w:pPr>
    </w:p>
    <w:p w:rsidR="00C56345" w:rsidRPr="00802748" w:rsidRDefault="00C56345">
      <w:pPr>
        <w:pStyle w:val="MSDS-Kapitelberschrift"/>
        <w:rPr>
          <w:caps w:val="0"/>
          <w:lang w:val="en-US"/>
        </w:rPr>
      </w:pPr>
      <w:r w:rsidRPr="00802748">
        <w:rPr>
          <w:caps w:val="0"/>
          <w:lang w:val="en-US"/>
        </w:rPr>
        <w:lastRenderedPageBreak/>
        <w:t>1.0.4</w:t>
      </w:r>
      <w:r w:rsidRPr="00802748">
        <w:rPr>
          <w:caps w:val="0"/>
          <w:lang w:val="en-US"/>
        </w:rPr>
        <w:tab/>
        <w:t>DETAILS ON CATEGORY/TEMPLATE</w:t>
      </w:r>
    </w:p>
    <w:p w:rsidR="00C56345" w:rsidRPr="00802748" w:rsidRDefault="00C56345">
      <w:pPr>
        <w:pStyle w:val="MSDS-Zeile"/>
        <w:adjustRightInd w:val="0"/>
        <w:rPr>
          <w:rFonts w:ascii="Arial" w:hAnsi="Arial" w:cs="Arial"/>
          <w:lang w:val="en-US"/>
        </w:rPr>
      </w:pPr>
    </w:p>
    <w:p w:rsidR="00C56345" w:rsidRDefault="00C56345">
      <w:pPr>
        <w:pStyle w:val="MSDS-Kapitelberschrift"/>
      </w:pPr>
      <w:r>
        <w:t>1.1.0</w:t>
      </w:r>
      <w:r>
        <w:tab/>
        <w:t>SUBSTANCE IDENTIFICATION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IUPAC Name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1-Octanethiol</w:t>
            </w:r>
          </w:p>
        </w:tc>
      </w:tr>
      <w:tr w:rsidR="00C56345">
        <w:tc>
          <w:tcPr>
            <w:tcW w:w="2410" w:type="dxa"/>
            <w:tcBorders>
              <w:top w:val="nil"/>
              <w:left w:val="nil"/>
              <w:bottom w:val="nil"/>
              <w:right w:val="nil"/>
            </w:tcBorders>
          </w:tcPr>
          <w:p w:rsidR="00C56345" w:rsidRDefault="00C56345">
            <w:pPr>
              <w:pStyle w:val="MSDS-TZeile"/>
              <w:rPr>
                <w:b/>
                <w:bCs/>
              </w:rPr>
            </w:pPr>
            <w:r>
              <w:rPr>
                <w:b/>
                <w:bCs/>
              </w:rPr>
              <w:t>Smiles Code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SCCCCCCCC</w:t>
            </w:r>
          </w:p>
        </w:tc>
      </w:tr>
      <w:tr w:rsidR="00C56345">
        <w:tc>
          <w:tcPr>
            <w:tcW w:w="2410" w:type="dxa"/>
            <w:tcBorders>
              <w:top w:val="nil"/>
              <w:left w:val="nil"/>
              <w:bottom w:val="nil"/>
              <w:right w:val="nil"/>
            </w:tcBorders>
          </w:tcPr>
          <w:p w:rsidR="00C56345" w:rsidRDefault="00C56345">
            <w:pPr>
              <w:pStyle w:val="MSDS-TZeile"/>
              <w:rPr>
                <w:b/>
                <w:bCs/>
              </w:rPr>
            </w:pPr>
            <w:r>
              <w:rPr>
                <w:b/>
                <w:bCs/>
              </w:rPr>
              <w:t>Molecular formula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C8 H18 S1</w:t>
            </w:r>
          </w:p>
        </w:tc>
      </w:tr>
      <w:tr w:rsidR="00C56345">
        <w:tc>
          <w:tcPr>
            <w:tcW w:w="2410" w:type="dxa"/>
            <w:tcBorders>
              <w:top w:val="nil"/>
              <w:left w:val="nil"/>
              <w:bottom w:val="nil"/>
              <w:right w:val="nil"/>
            </w:tcBorders>
          </w:tcPr>
          <w:p w:rsidR="00C56345" w:rsidRDefault="00C56345">
            <w:pPr>
              <w:pStyle w:val="MSDS-TZeile"/>
              <w:rPr>
                <w:b/>
                <w:bCs/>
              </w:rPr>
            </w:pPr>
            <w:r>
              <w:rPr>
                <w:b/>
                <w:bCs/>
              </w:rPr>
              <w:t>Molecular weight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146.3</w:t>
            </w:r>
          </w:p>
        </w:tc>
      </w:tr>
      <w:tr w:rsidR="00C56345">
        <w:tc>
          <w:tcPr>
            <w:tcW w:w="2410" w:type="dxa"/>
            <w:tcBorders>
              <w:top w:val="nil"/>
              <w:left w:val="nil"/>
              <w:bottom w:val="nil"/>
              <w:right w:val="nil"/>
            </w:tcBorders>
          </w:tcPr>
          <w:p w:rsidR="00C56345" w:rsidRDefault="00C56345">
            <w:pPr>
              <w:pStyle w:val="MSDS-TZeile"/>
              <w:rPr>
                <w:b/>
                <w:bCs/>
              </w:rPr>
            </w:pPr>
            <w:r>
              <w:rPr>
                <w:b/>
                <w:bCs/>
              </w:rPr>
              <w:t>Petrol class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C56345">
        <w:trPr>
          <w:cantSplit/>
        </w:trPr>
        <w:tc>
          <w:tcPr>
            <w:tcW w:w="2410" w:type="dxa"/>
            <w:tcBorders>
              <w:top w:val="nil"/>
              <w:left w:val="nil"/>
              <w:bottom w:val="nil"/>
              <w:right w:val="nil"/>
            </w:tcBorders>
          </w:tcPr>
          <w:p w:rsidR="00C56345" w:rsidRDefault="00C56345">
            <w:pPr>
              <w:pStyle w:val="MSDS-TZeile"/>
              <w:rPr>
                <w:b/>
                <w:bCs/>
              </w:rPr>
            </w:pPr>
            <w:r>
              <w:t>19.01.2012</w:t>
            </w:r>
          </w:p>
        </w:tc>
        <w:tc>
          <w:tcPr>
            <w:tcW w:w="7155" w:type="dxa"/>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1.1.1</w:t>
      </w:r>
      <w:r>
        <w:rPr>
          <w:caps w:val="0"/>
        </w:rPr>
        <w:tab/>
        <w:t>GENERAL SUBSTANCE INFORMATION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Purity 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rPr>
            </w:pPr>
            <w:r>
              <w:t>typical for marketed substance</w:t>
            </w:r>
          </w:p>
        </w:tc>
      </w:tr>
      <w:tr w:rsidR="00C56345">
        <w:tc>
          <w:tcPr>
            <w:tcW w:w="2410" w:type="dxa"/>
            <w:tcBorders>
              <w:top w:val="nil"/>
              <w:left w:val="nil"/>
              <w:bottom w:val="nil"/>
              <w:right w:val="nil"/>
            </w:tcBorders>
          </w:tcPr>
          <w:p w:rsidR="00C56345" w:rsidRDefault="00C56345">
            <w:pPr>
              <w:pStyle w:val="MSDS-TZeile"/>
              <w:rPr>
                <w:b/>
                <w:bCs/>
              </w:rPr>
            </w:pPr>
            <w:r>
              <w:rPr>
                <w:b/>
                <w:bCs/>
              </w:rPr>
              <w:t>Substance 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rPr>
            </w:pPr>
          </w:p>
        </w:tc>
      </w:tr>
      <w:tr w:rsidR="00C56345">
        <w:tc>
          <w:tcPr>
            <w:tcW w:w="2410" w:type="dxa"/>
            <w:tcBorders>
              <w:top w:val="nil"/>
              <w:left w:val="nil"/>
              <w:bottom w:val="nil"/>
              <w:right w:val="nil"/>
            </w:tcBorders>
          </w:tcPr>
          <w:p w:rsidR="00C56345" w:rsidRDefault="00C56345">
            <w:pPr>
              <w:pStyle w:val="MSDS-TZeile"/>
              <w:rPr>
                <w:b/>
                <w:bCs/>
              </w:rPr>
            </w:pPr>
            <w:r>
              <w:rPr>
                <w:b/>
                <w:bCs/>
              </w:rPr>
              <w:t>Physical status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rPr>
            </w:pPr>
            <w:r>
              <w:t>liquid</w:t>
            </w:r>
          </w:p>
        </w:tc>
      </w:tr>
      <w:tr w:rsidR="00C56345">
        <w:tc>
          <w:tcPr>
            <w:tcW w:w="2410" w:type="dxa"/>
            <w:tcBorders>
              <w:top w:val="nil"/>
              <w:left w:val="nil"/>
              <w:bottom w:val="nil"/>
              <w:right w:val="nil"/>
            </w:tcBorders>
          </w:tcPr>
          <w:p w:rsidR="00C56345" w:rsidRDefault="00C56345">
            <w:pPr>
              <w:pStyle w:val="MSDS-TZeile"/>
              <w:rPr>
                <w:b/>
                <w:bCs/>
              </w:rPr>
            </w:pPr>
            <w:r>
              <w:rPr>
                <w:b/>
                <w:bCs/>
              </w:rPr>
              <w:t>Purity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UZeile"/>
            </w:pPr>
            <w:r>
              <w:t xml:space="preserve">&gt; 98 </w:t>
            </w:r>
            <w:r>
              <w:fldChar w:fldCharType="begin"/>
            </w:r>
            <w:r>
              <w:instrText xml:space="preserve"> IF "98"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 w/w</w:t>
            </w:r>
          </w:p>
        </w:tc>
      </w:tr>
      <w:tr w:rsidR="00C56345">
        <w:tc>
          <w:tcPr>
            <w:tcW w:w="2410" w:type="dxa"/>
            <w:tcBorders>
              <w:top w:val="nil"/>
              <w:left w:val="nil"/>
              <w:bottom w:val="nil"/>
              <w:right w:val="nil"/>
            </w:tcBorders>
          </w:tcPr>
          <w:p w:rsidR="00C56345" w:rsidRDefault="00C56345">
            <w:pPr>
              <w:pStyle w:val="MSDS-TZeile"/>
              <w:rPr>
                <w:b/>
                <w:bCs/>
              </w:rPr>
            </w:pPr>
            <w:r>
              <w:rPr>
                <w:b/>
                <w:bCs/>
              </w:rPr>
              <w:t>Colour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rPr>
            </w:pPr>
          </w:p>
        </w:tc>
      </w:tr>
      <w:tr w:rsidR="00C56345">
        <w:tc>
          <w:tcPr>
            <w:tcW w:w="2410" w:type="dxa"/>
            <w:tcBorders>
              <w:top w:val="nil"/>
              <w:left w:val="nil"/>
              <w:bottom w:val="nil"/>
              <w:right w:val="nil"/>
            </w:tcBorders>
          </w:tcPr>
          <w:p w:rsidR="00C56345" w:rsidRDefault="00C56345">
            <w:pPr>
              <w:pStyle w:val="MSDS-TZeile"/>
              <w:rPr>
                <w:b/>
                <w:bCs/>
              </w:rPr>
            </w:pPr>
            <w:r>
              <w:rPr>
                <w:b/>
                <w:bCs/>
              </w:rPr>
              <w:t>Odour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rPr>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tcBorders>
              <w:top w:val="nil"/>
              <w:left w:val="nil"/>
              <w:bottom w:val="nil"/>
              <w:right w:val="nil"/>
            </w:tcBorders>
          </w:tcPr>
          <w:p w:rsidR="00C56345" w:rsidRDefault="00C56345">
            <w:pPr>
              <w:pStyle w:val="MSDS-TUZeile"/>
              <w:jc w:val="right"/>
            </w:pPr>
            <w:r>
              <w:t>(3)</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1.1.2</w:t>
      </w:r>
      <w:r>
        <w:rPr>
          <w:caps w:val="0"/>
        </w:rPr>
        <w:tab/>
        <w:t>SPECTRA</w:t>
      </w:r>
    </w:p>
    <w:p w:rsidR="00C56345" w:rsidRDefault="00C56345">
      <w:pPr>
        <w:pStyle w:val="MSDS-Zeile"/>
        <w:adjustRightInd w:val="0"/>
        <w:rPr>
          <w:rFonts w:ascii="Arial" w:hAnsi="Arial" w:cs="Arial"/>
        </w:rPr>
      </w:pPr>
    </w:p>
    <w:p w:rsidR="00C56345" w:rsidRDefault="00C56345">
      <w:pPr>
        <w:pStyle w:val="MSDS-Kapitelberschrift"/>
      </w:pPr>
      <w:r>
        <w:t>1.2</w:t>
      </w:r>
      <w:r>
        <w:tab/>
      </w:r>
      <w:r>
        <w:tab/>
        <w:t>SYNONYMS AND TRADENAMES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1-Mercaptooctane</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1-Octanethiol</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1-Octyl mercaptan</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1-Octylthiol</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n-Octanethiol</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n-Octyl mercaptan</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n-Octylthiol</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Octan-1-thiol</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Octyl mercaptan</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17.01.2003</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9565" w:type="dxa"/>
            <w:gridSpan w:val="3"/>
            <w:tcBorders>
              <w:top w:val="nil"/>
              <w:left w:val="nil"/>
              <w:bottom w:val="nil"/>
              <w:right w:val="nil"/>
            </w:tcBorders>
          </w:tcPr>
          <w:p w:rsidR="00C56345" w:rsidRDefault="00C56345">
            <w:pPr>
              <w:pStyle w:val="MSDS-TZeile"/>
              <w:rPr>
                <w:b/>
                <w:bCs/>
              </w:rPr>
            </w:pPr>
            <w:r>
              <w:rPr>
                <w:b/>
                <w:bCs/>
              </w:rPr>
              <w:t>Octylthiol</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7155"/>
      </w:tblGrid>
      <w:tr w:rsidR="00C56345">
        <w:trPr>
          <w:cantSplit/>
        </w:trPr>
        <w:tc>
          <w:tcPr>
            <w:tcW w:w="2410" w:type="dxa"/>
            <w:tcBorders>
              <w:top w:val="nil"/>
              <w:left w:val="nil"/>
              <w:bottom w:val="nil"/>
              <w:right w:val="nil"/>
            </w:tcBorders>
          </w:tcPr>
          <w:p w:rsidR="00C56345" w:rsidRDefault="00C56345">
            <w:pPr>
              <w:pStyle w:val="MSDS-TZeile"/>
              <w:rPr>
                <w:b/>
                <w:bCs/>
              </w:rPr>
            </w:pPr>
            <w:r>
              <w:t>03.12.2009</w:t>
            </w:r>
          </w:p>
        </w:tc>
        <w:tc>
          <w:tcPr>
            <w:tcW w:w="7155" w:type="dxa"/>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t>1.3</w:t>
      </w:r>
      <w:r>
        <w:rPr>
          <w:caps w:val="0"/>
        </w:rPr>
        <w:tab/>
      </w:r>
      <w:r>
        <w:rPr>
          <w:caps w:val="0"/>
        </w:rPr>
        <w:tab/>
        <w:t>IMPURITIES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Purity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typical for marketed substance</w:t>
            </w:r>
          </w:p>
        </w:tc>
      </w:tr>
      <w:tr w:rsidR="00C56345">
        <w:tc>
          <w:tcPr>
            <w:tcW w:w="2410" w:type="dxa"/>
            <w:tcBorders>
              <w:top w:val="nil"/>
              <w:left w:val="nil"/>
              <w:bottom w:val="nil"/>
              <w:right w:val="nil"/>
            </w:tcBorders>
          </w:tcPr>
          <w:p w:rsidR="00C56345" w:rsidRDefault="00C56345">
            <w:pPr>
              <w:pStyle w:val="MSDS-TZeile"/>
              <w:rPr>
                <w:b/>
                <w:bCs/>
              </w:rPr>
            </w:pPr>
            <w:r>
              <w:rPr>
                <w:b/>
                <w:bCs/>
              </w:rPr>
              <w:t>CAS-No</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EC-No</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EINECS-Name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Molecular formula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w:t>
            </w:r>
            <w:r>
              <w:fldChar w:fldCharType="begin"/>
            </w:r>
            <w:r>
              <w:instrText xml:space="preserve"> IF "" &lt;&gt; "" "</w:instrText>
            </w:r>
            <w:r>
              <w:rPr>
                <w:vanish/>
              </w:rPr>
              <w:instrText>.</w:instrText>
            </w:r>
            <w:r w:rsidR="00CA3152">
              <w:fldChar w:fldCharType="begin"/>
            </w:r>
            <w:r w:rsidR="00CA3152">
              <w:instrText xml:space="preserve"> IF ""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w:t>
            </w:r>
            <w:r>
              <w:rPr>
                <w:color w:val="000000"/>
              </w:rPr>
              <w:t xml:space="preserve"> </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Purity information is considered Confidential Business Information</w:t>
            </w:r>
          </w:p>
        </w:tc>
      </w:tr>
      <w:tr w:rsidR="00C56345">
        <w:trPr>
          <w:cantSplit/>
        </w:trPr>
        <w:tc>
          <w:tcPr>
            <w:tcW w:w="2410" w:type="dxa"/>
            <w:tcBorders>
              <w:top w:val="nil"/>
              <w:left w:val="nil"/>
              <w:bottom w:val="nil"/>
              <w:right w:val="nil"/>
            </w:tcBorders>
          </w:tcPr>
          <w:p w:rsidR="00C56345" w:rsidRDefault="00C56345">
            <w:pPr>
              <w:pStyle w:val="MSDS-TZeile"/>
              <w:rPr>
                <w:b/>
                <w:bCs/>
              </w:rPr>
            </w:pPr>
            <w:r>
              <w:t>18.09.2009</w:t>
            </w:r>
          </w:p>
        </w:tc>
        <w:tc>
          <w:tcPr>
            <w:tcW w:w="7155" w:type="dxa"/>
            <w:gridSpan w:val="2"/>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t>1.4</w:t>
      </w:r>
      <w:r>
        <w:rPr>
          <w:caps w:val="0"/>
        </w:rPr>
        <w:tab/>
      </w:r>
      <w:r>
        <w:rPr>
          <w:caps w:val="0"/>
        </w:rPr>
        <w:tab/>
        <w:t>ADDITIVES</w:t>
      </w:r>
    </w:p>
    <w:p w:rsidR="00C56345" w:rsidRDefault="00C56345">
      <w:pPr>
        <w:pStyle w:val="MSDS-Zeile"/>
        <w:rPr>
          <w:rFonts w:ascii="Arial" w:hAnsi="Arial" w:cs="Arial"/>
        </w:rPr>
      </w:pPr>
    </w:p>
    <w:p w:rsidR="00C56345" w:rsidRDefault="00C56345">
      <w:pPr>
        <w:pStyle w:val="MSDS-Kapitelberschrift"/>
        <w:rPr>
          <w:caps w:val="0"/>
        </w:rPr>
      </w:pPr>
      <w:r>
        <w:rPr>
          <w:caps w:val="0"/>
        </w:rPr>
        <w:t>1.5</w:t>
      </w:r>
      <w:r>
        <w:rPr>
          <w:caps w:val="0"/>
        </w:rPr>
        <w:tab/>
      </w:r>
      <w:r>
        <w:rPr>
          <w:caps w:val="0"/>
        </w:rPr>
        <w:tab/>
        <w:t>TOTAL QUANTITY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bl>
    <w:p w:rsidR="00C56345" w:rsidRDefault="00C56345">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In the United States, the estimated production of n-Octyl Mercaptan in 2006 was 450 - 4500 metric tons based on data from the Inventory Update Rule (IUR).  The total annual global production estimates for the C8-C12 Aliphatic Thiols from the Mercaptans/Thiols Council is approximately 100 million pounds (45,000 metric tons).</w:t>
            </w:r>
          </w:p>
        </w:tc>
      </w:tr>
      <w:tr w:rsidR="00C56345">
        <w:trPr>
          <w:cantSplit/>
        </w:trPr>
        <w:tc>
          <w:tcPr>
            <w:tcW w:w="2410" w:type="dxa"/>
            <w:tcBorders>
              <w:top w:val="nil"/>
              <w:left w:val="nil"/>
              <w:bottom w:val="nil"/>
              <w:right w:val="nil"/>
            </w:tcBorders>
          </w:tcPr>
          <w:p w:rsidR="00C56345" w:rsidRDefault="00C56345">
            <w:pPr>
              <w:pStyle w:val="MSDS-TZeile"/>
              <w:rPr>
                <w:b/>
                <w:bCs/>
              </w:rPr>
            </w:pPr>
            <w:r>
              <w:t>21.08.2009</w:t>
            </w:r>
          </w:p>
        </w:tc>
        <w:tc>
          <w:tcPr>
            <w:tcW w:w="7155" w:type="dxa"/>
            <w:gridSpan w:val="2"/>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t>1.6.1</w:t>
      </w:r>
      <w:r>
        <w:rPr>
          <w:caps w:val="0"/>
        </w:rPr>
        <w:tab/>
        <w:t>LABELLING</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1.6.2</w:t>
      </w:r>
      <w:r>
        <w:rPr>
          <w:caps w:val="0"/>
        </w:rPr>
        <w:tab/>
        <w:t>CLASSIFICATION</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1.6.3</w:t>
      </w:r>
      <w:r>
        <w:rPr>
          <w:caps w:val="0"/>
        </w:rPr>
        <w:tab/>
        <w:t>PACKAGING</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1.7</w:t>
      </w:r>
      <w:r>
        <w:rPr>
          <w:caps w:val="0"/>
        </w:rPr>
        <w:tab/>
      </w:r>
      <w:r>
        <w:rPr>
          <w:caps w:val="0"/>
        </w:rPr>
        <w:tab/>
        <w:t>USE PATTERN</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1.7.1</w:t>
      </w:r>
      <w:r>
        <w:rPr>
          <w:caps w:val="0"/>
        </w:rPr>
        <w:tab/>
        <w:t>DETAILED USE PATTERN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bl>
    <w:p w:rsidR="00C56345" w:rsidRDefault="00C56345">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sidRPr="00802748">
              <w:rPr>
                <w:lang w:val="en-US"/>
              </w:rPr>
              <w:t xml:space="preserve">General Uses:  Thiols possess a sulfhydryl group (-SH) that is instrumental </w:t>
            </w:r>
            <w:r w:rsidRPr="00802748">
              <w:rPr>
                <w:lang w:val="en-US"/>
              </w:rPr>
              <w:lastRenderedPageBreak/>
              <w:t xml:space="preserve">in introducing a sulfur group into various biologically active molecules in the pharmaceutical and agrochemical industries.  In the pesticide industry, thiols are used in the production of thiocarbamates for herbicides and thiophosphates for insecticides.  </w:t>
            </w:r>
            <w:r w:rsidRPr="00802748">
              <w:rPr>
                <w:lang w:val="en-US"/>
              </w:rPr>
              <w:br/>
            </w:r>
            <w:r w:rsidRPr="00802748">
              <w:rPr>
                <w:lang w:val="en-US"/>
              </w:rPr>
              <w:br/>
              <w:t xml:space="preserve">Thiols in the C8-C12 carbon range are commonly used as intermediates in the organic synthesis and as polymerization chain transfer agents.  </w:t>
            </w:r>
            <w:r w:rsidRPr="00802748">
              <w:rPr>
                <w:lang w:val="en-US"/>
              </w:rPr>
              <w:br/>
            </w:r>
            <w:r w:rsidRPr="00802748">
              <w:rPr>
                <w:lang w:val="en-US"/>
              </w:rPr>
              <w:br/>
              <w:t>The following are typical uses of C8-thiol:</w:t>
            </w:r>
            <w:r w:rsidRPr="00802748">
              <w:rPr>
                <w:lang w:val="en-US"/>
              </w:rPr>
              <w:br/>
              <w:t>1. Closely controlled intermediate in organic synthesis</w:t>
            </w:r>
            <w:r w:rsidRPr="00802748">
              <w:rPr>
                <w:lang w:val="en-US"/>
              </w:rPr>
              <w:br/>
              <w:t>2. Conversion into Additives, Modifiers (Chain Transfer Agents for the production of neoprene, polyacrylate resin (paint), polymethacrylate, and polystyrene)</w:t>
            </w:r>
            <w:r w:rsidRPr="00802748">
              <w:rPr>
                <w:lang w:val="en-US"/>
              </w:rPr>
              <w:br/>
              <w:t xml:space="preserve">3. </w:t>
            </w:r>
            <w:r>
              <w:t>Agricultural Intermediates</w:t>
            </w:r>
          </w:p>
        </w:tc>
      </w:tr>
      <w:tr w:rsidR="00C56345">
        <w:trPr>
          <w:cantSplit/>
        </w:trPr>
        <w:tc>
          <w:tcPr>
            <w:tcW w:w="2410" w:type="dxa"/>
            <w:tcBorders>
              <w:top w:val="nil"/>
              <w:left w:val="nil"/>
              <w:bottom w:val="nil"/>
              <w:right w:val="nil"/>
            </w:tcBorders>
          </w:tcPr>
          <w:p w:rsidR="00C56345" w:rsidRDefault="00C56345">
            <w:pPr>
              <w:pStyle w:val="MSDS-TZeile"/>
              <w:rPr>
                <w:b/>
                <w:bCs/>
              </w:rPr>
            </w:pPr>
            <w:r>
              <w:lastRenderedPageBreak/>
              <w:t>07.12.2009</w:t>
            </w:r>
          </w:p>
        </w:tc>
        <w:tc>
          <w:tcPr>
            <w:tcW w:w="7155" w:type="dxa"/>
            <w:gridSpan w:val="2"/>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t>1.7.2</w:t>
      </w:r>
      <w:r>
        <w:rPr>
          <w:caps w:val="0"/>
        </w:rPr>
        <w:tab/>
        <w:t>METHODS OF MANUFACTURE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n-Octyl mercaptan is produced by the reaction of hydrogen sulfide with octene-1, followed by purification by distillation.</w:t>
            </w:r>
          </w:p>
        </w:tc>
      </w:tr>
      <w:tr w:rsidR="00C56345">
        <w:trPr>
          <w:cantSplit/>
        </w:trPr>
        <w:tc>
          <w:tcPr>
            <w:tcW w:w="2410" w:type="dxa"/>
            <w:tcBorders>
              <w:top w:val="nil"/>
              <w:left w:val="nil"/>
              <w:bottom w:val="nil"/>
              <w:right w:val="nil"/>
            </w:tcBorders>
          </w:tcPr>
          <w:p w:rsidR="00C56345" w:rsidRDefault="00C56345">
            <w:pPr>
              <w:pStyle w:val="MSDS-TZeile"/>
              <w:rPr>
                <w:b/>
                <w:bCs/>
              </w:rPr>
            </w:pPr>
            <w:r>
              <w:t>21.08.2009</w:t>
            </w:r>
          </w:p>
        </w:tc>
        <w:tc>
          <w:tcPr>
            <w:tcW w:w="7155" w:type="dxa"/>
            <w:gridSpan w:val="2"/>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t>1.8</w:t>
      </w:r>
      <w:r>
        <w:rPr>
          <w:caps w:val="0"/>
        </w:rPr>
        <w:tab/>
      </w:r>
      <w:r>
        <w:rPr>
          <w:caps w:val="0"/>
        </w:rPr>
        <w:tab/>
        <w:t>REGULATORY MEASURES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1.8.1</w:t>
      </w:r>
      <w:r>
        <w:rPr>
          <w:caps w:val="0"/>
        </w:rPr>
        <w:tab/>
        <w:t>OCCUPATIONAL EXPOSURE LIMIT VALUES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Type of limit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MAK (DE)</w:t>
            </w:r>
          </w:p>
        </w:tc>
      </w:tr>
      <w:tr w:rsidR="00C56345">
        <w:tc>
          <w:tcPr>
            <w:tcW w:w="2410" w:type="dxa"/>
            <w:tcBorders>
              <w:top w:val="nil"/>
              <w:left w:val="nil"/>
              <w:bottom w:val="nil"/>
              <w:right w:val="nil"/>
            </w:tcBorders>
          </w:tcPr>
          <w:p w:rsidR="00C56345" w:rsidRDefault="00C56345">
            <w:pPr>
              <w:pStyle w:val="MSDS-TZeile"/>
              <w:rPr>
                <w:b/>
                <w:bCs/>
              </w:rPr>
            </w:pPr>
            <w:r>
              <w:rPr>
                <w:b/>
                <w:bCs/>
              </w:rPr>
              <w:t>Limit 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 mg/m3</w:t>
            </w:r>
          </w:p>
        </w:tc>
      </w:tr>
    </w:tbl>
    <w:p w:rsidR="00C56345" w:rsidRDefault="00C56345">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rPr>
          <w:cantSplit/>
        </w:trPr>
        <w:tc>
          <w:tcPr>
            <w:tcW w:w="2410" w:type="dxa"/>
            <w:tcBorders>
              <w:top w:val="nil"/>
              <w:left w:val="nil"/>
              <w:bottom w:val="nil"/>
              <w:right w:val="nil"/>
            </w:tcBorders>
          </w:tcPr>
          <w:p w:rsidR="00C56345" w:rsidRDefault="00C56345">
            <w:pPr>
              <w:pStyle w:val="MSDS-TZeile"/>
              <w:rPr>
                <w:b/>
                <w:bCs/>
              </w:rPr>
            </w:pPr>
            <w:r>
              <w:t>21.08.2009</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Type of limit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VME</w:t>
            </w:r>
          </w:p>
        </w:tc>
      </w:tr>
      <w:tr w:rsidR="00C56345">
        <w:tc>
          <w:tcPr>
            <w:tcW w:w="2410" w:type="dxa"/>
            <w:tcBorders>
              <w:top w:val="nil"/>
              <w:left w:val="nil"/>
              <w:bottom w:val="nil"/>
              <w:right w:val="nil"/>
            </w:tcBorders>
          </w:tcPr>
          <w:p w:rsidR="00C56345" w:rsidRDefault="00C56345">
            <w:pPr>
              <w:pStyle w:val="MSDS-TZeile"/>
              <w:rPr>
                <w:b/>
                <w:bCs/>
              </w:rPr>
            </w:pPr>
            <w:r>
              <w:rPr>
                <w:b/>
                <w:bCs/>
              </w:rPr>
              <w:t>Limit 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 other: ppm</w:t>
            </w:r>
          </w:p>
        </w:tc>
      </w:tr>
    </w:tbl>
    <w:p w:rsidR="00C56345" w:rsidRDefault="00C56345">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France</w:t>
            </w:r>
          </w:p>
        </w:tc>
      </w:tr>
      <w:tr w:rsidR="00C56345">
        <w:trPr>
          <w:cantSplit/>
        </w:trPr>
        <w:tc>
          <w:tcPr>
            <w:tcW w:w="2410" w:type="dxa"/>
            <w:tcBorders>
              <w:top w:val="nil"/>
              <w:left w:val="nil"/>
              <w:bottom w:val="nil"/>
              <w:right w:val="nil"/>
            </w:tcBorders>
          </w:tcPr>
          <w:p w:rsidR="00C56345" w:rsidRDefault="00C56345">
            <w:pPr>
              <w:pStyle w:val="MSDS-TZeile"/>
              <w:rPr>
                <w:b/>
                <w:bCs/>
              </w:rPr>
            </w:pPr>
            <w:r>
              <w:t>21.08.2009</w:t>
            </w:r>
          </w:p>
        </w:tc>
        <w:tc>
          <w:tcPr>
            <w:tcW w:w="7155" w:type="dxa"/>
            <w:gridSpan w:val="2"/>
            <w:tcBorders>
              <w:top w:val="nil"/>
              <w:left w:val="nil"/>
              <w:bottom w:val="nil"/>
              <w:right w:val="nil"/>
            </w:tcBorders>
          </w:tcPr>
          <w:p w:rsidR="00C56345" w:rsidRDefault="00C56345">
            <w:pPr>
              <w:pStyle w:val="MSDS-TUZeile"/>
              <w:jc w:val="right"/>
            </w:pP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Type of limit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NIOSH REL</w:t>
            </w:r>
          </w:p>
        </w:tc>
      </w:tr>
      <w:tr w:rsidR="00C56345">
        <w:tc>
          <w:tcPr>
            <w:tcW w:w="2410" w:type="dxa"/>
            <w:tcBorders>
              <w:top w:val="nil"/>
              <w:left w:val="nil"/>
              <w:bottom w:val="nil"/>
              <w:right w:val="nil"/>
            </w:tcBorders>
          </w:tcPr>
          <w:p w:rsidR="00C56345" w:rsidRDefault="00C56345">
            <w:pPr>
              <w:pStyle w:val="MSDS-TZeile"/>
              <w:rPr>
                <w:b/>
                <w:bCs/>
              </w:rPr>
            </w:pPr>
            <w:r>
              <w:rPr>
                <w:b/>
                <w:bCs/>
              </w:rPr>
              <w:t>Limit 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 other: ppm</w:t>
            </w:r>
          </w:p>
        </w:tc>
      </w:tr>
    </w:tbl>
    <w:p w:rsidR="00C56345" w:rsidRDefault="00C56345">
      <w:pPr>
        <w:adjustRightInd w:val="0"/>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Ceiling 0.5  ppm</w:t>
            </w:r>
            <w:r w:rsidRPr="00802748">
              <w:rPr>
                <w:lang w:val="en-US"/>
              </w:rPr>
              <w:br/>
              <w:t>Ceiling 3.0  mg/m3</w:t>
            </w:r>
            <w:r w:rsidRPr="00802748">
              <w:rPr>
                <w:lang w:val="en-US"/>
              </w:rPr>
              <w:br/>
              <w:t>15  minute</w:t>
            </w:r>
          </w:p>
        </w:tc>
      </w:tr>
      <w:tr w:rsidR="00C56345">
        <w:trPr>
          <w:cantSplit/>
        </w:trPr>
        <w:tc>
          <w:tcPr>
            <w:tcW w:w="2410" w:type="dxa"/>
            <w:tcBorders>
              <w:top w:val="nil"/>
              <w:left w:val="nil"/>
              <w:bottom w:val="nil"/>
              <w:right w:val="nil"/>
            </w:tcBorders>
          </w:tcPr>
          <w:p w:rsidR="00C56345" w:rsidRDefault="00C56345">
            <w:pPr>
              <w:pStyle w:val="MSDS-TZeile"/>
              <w:rPr>
                <w:b/>
                <w:bCs/>
              </w:rPr>
            </w:pPr>
            <w:r>
              <w:t>21.08.2009</w:t>
            </w:r>
          </w:p>
        </w:tc>
        <w:tc>
          <w:tcPr>
            <w:tcW w:w="7155" w:type="dxa"/>
            <w:gridSpan w:val="2"/>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t>1.8.2</w:t>
      </w:r>
      <w:r>
        <w:rPr>
          <w:caps w:val="0"/>
        </w:rPr>
        <w:tab/>
        <w:t>ACCEPTABLE RESIDUES LEVELS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1.8.3</w:t>
      </w:r>
      <w:r>
        <w:rPr>
          <w:caps w:val="0"/>
        </w:rPr>
        <w:tab/>
        <w:t>WATER POLLUTION</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1.8.4</w:t>
      </w:r>
      <w:r>
        <w:rPr>
          <w:caps w:val="0"/>
        </w:rPr>
        <w:tab/>
        <w:t>MAJOR ACCIDENT HAZARDS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lastRenderedPageBreak/>
        <w:t>1.8.5</w:t>
      </w:r>
      <w:r>
        <w:rPr>
          <w:caps w:val="0"/>
        </w:rPr>
        <w:tab/>
        <w:t>AIR POLLUTION</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1.8.6</w:t>
      </w:r>
      <w:r>
        <w:rPr>
          <w:caps w:val="0"/>
        </w:rPr>
        <w:tab/>
        <w:t>LISTINGS E.G. CHEMICAL INVENTORIES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1.9.1</w:t>
      </w:r>
      <w:r>
        <w:rPr>
          <w:caps w:val="0"/>
        </w:rPr>
        <w:tab/>
        <w:t>DEGRADATION/TRANSFORMATION PRODUCTS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1.9.2</w:t>
      </w:r>
      <w:r>
        <w:rPr>
          <w:caps w:val="0"/>
        </w:rPr>
        <w:tab/>
        <w:t>COMPONENTS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1.10</w:t>
      </w:r>
      <w:r>
        <w:rPr>
          <w:caps w:val="0"/>
        </w:rPr>
        <w:tab/>
        <w:t>SOURCE OF EXPOSURE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Thiols belong to a family of organic sulfur compounds.  In general, these compounds exist naturally (water, plants, soil) and are required for survival of all higher organisms.  Some bacterial systems have been shown to utilize thiols as their direct source of sulfur, specifically degrading the materials by selective cleavage of the C-S linkage (Frost, 1994).  Other microorganisms are capable of releasing lower thiols from larger sulfur compounds.  n-Octyl, t-Nonyl and t-Dodecyl Mercaptans are primarily used in closed systems and environmental exposure is expected to be very limited during manufacturing.  Residual mercaptans in finished products are not expected because of the processes used and the need to remove the thiols due to odor.  Due to very low odor thresholds, even low concentrations of the Aliphatic Thiols can be detected and, therefore, in an industrial setting as intermediate, exposure is expected to be low.</w:t>
            </w:r>
          </w:p>
        </w:tc>
      </w:tr>
      <w:tr w:rsidR="00C56345">
        <w:trPr>
          <w:cantSplit/>
        </w:trPr>
        <w:tc>
          <w:tcPr>
            <w:tcW w:w="2410" w:type="dxa"/>
            <w:tcBorders>
              <w:top w:val="nil"/>
              <w:left w:val="nil"/>
              <w:bottom w:val="nil"/>
              <w:right w:val="nil"/>
            </w:tcBorders>
          </w:tcPr>
          <w:p w:rsidR="00C56345" w:rsidRDefault="00C56345">
            <w:pPr>
              <w:pStyle w:val="MSDS-TZeile"/>
              <w:rPr>
                <w:b/>
                <w:bCs/>
              </w:rPr>
            </w:pPr>
            <w:r>
              <w:t>10.01.2012</w:t>
            </w:r>
          </w:p>
        </w:tc>
        <w:tc>
          <w:tcPr>
            <w:tcW w:w="7155" w:type="dxa"/>
            <w:gridSpan w:val="2"/>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t>1.11</w:t>
      </w:r>
      <w:r>
        <w:rPr>
          <w:caps w:val="0"/>
        </w:rPr>
        <w:tab/>
        <w:t>ADDITIONAL REMARKS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1.12</w:t>
      </w:r>
      <w:r>
        <w:rPr>
          <w:caps w:val="0"/>
        </w:rPr>
        <w:tab/>
        <w:t>LAST LITERATURE SEARCH</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c>
          <w:tcPr>
            <w:tcW w:w="2410" w:type="dxa"/>
            <w:tcBorders>
              <w:top w:val="nil"/>
              <w:left w:val="nil"/>
              <w:bottom w:val="nil"/>
              <w:right w:val="nil"/>
            </w:tcBorders>
          </w:tcPr>
          <w:p w:rsidR="00C56345" w:rsidRDefault="00C56345">
            <w:pPr>
              <w:pStyle w:val="MSDS-TZeile"/>
              <w:rPr>
                <w:b/>
                <w:bCs/>
              </w:rPr>
            </w:pPr>
            <w:r>
              <w:rPr>
                <w:b/>
                <w:bCs/>
              </w:rPr>
              <w:t>Type of search</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Internal and External</w:t>
            </w:r>
          </w:p>
        </w:tc>
      </w:tr>
      <w:tr w:rsidR="00C56345">
        <w:tc>
          <w:tcPr>
            <w:tcW w:w="2410" w:type="dxa"/>
            <w:tcBorders>
              <w:top w:val="nil"/>
              <w:left w:val="nil"/>
              <w:bottom w:val="nil"/>
              <w:right w:val="nil"/>
            </w:tcBorders>
          </w:tcPr>
          <w:p w:rsidR="00C56345" w:rsidRDefault="00C56345">
            <w:pPr>
              <w:pStyle w:val="MSDS-TZeile"/>
              <w:rPr>
                <w:b/>
                <w:bCs/>
              </w:rPr>
            </w:pPr>
            <w:r>
              <w:rPr>
                <w:b/>
                <w:bCs/>
              </w:rPr>
              <w:t>Chapters covered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3, 4, 5</w:t>
            </w:r>
          </w:p>
        </w:tc>
      </w:tr>
      <w:tr w:rsidR="00C56345">
        <w:tc>
          <w:tcPr>
            <w:tcW w:w="2410" w:type="dxa"/>
            <w:tcBorders>
              <w:top w:val="nil"/>
              <w:left w:val="nil"/>
              <w:bottom w:val="nil"/>
              <w:right w:val="nil"/>
            </w:tcBorders>
          </w:tcPr>
          <w:p w:rsidR="00C56345" w:rsidRDefault="00C56345">
            <w:pPr>
              <w:pStyle w:val="MSDS-TZeile"/>
              <w:rPr>
                <w:b/>
                <w:bCs/>
              </w:rPr>
            </w:pPr>
            <w:r>
              <w:rPr>
                <w:b/>
                <w:bCs/>
              </w:rPr>
              <w:t>Date of search</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06.04.2009</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Databases searched</w:t>
            </w:r>
            <w:r w:rsidRPr="00802748">
              <w:rPr>
                <w:lang w:val="en-US"/>
              </w:rPr>
              <w:br/>
            </w:r>
            <w:r w:rsidRPr="00802748">
              <w:rPr>
                <w:lang w:val="en-US"/>
              </w:rPr>
              <w:br/>
              <w:t>1. ATSDR TOX PROFILES: &lt;http://www.atsdr.cdc.gov/toxpro2.html&gt;</w:t>
            </w:r>
            <w:r w:rsidRPr="00802748">
              <w:rPr>
                <w:lang w:val="en-US"/>
              </w:rPr>
              <w:br/>
              <w:t xml:space="preserve">2. </w:t>
            </w:r>
            <w:r w:rsidRPr="00EE372E">
              <w:rPr>
                <w:lang w:val="fr-FR"/>
              </w:rPr>
              <w:t>ACGIH documentation: &lt;http://www.acgih.org/TLV/&gt;</w:t>
            </w:r>
            <w:r w:rsidRPr="00EE372E">
              <w:rPr>
                <w:lang w:val="fr-FR"/>
              </w:rPr>
              <w:br/>
              <w:t>3. HSDB: &lt;http://toxnet.nlm.nih.gov/cgi-bin/sis/htmlgen?HSDB&gt;</w:t>
            </w:r>
            <w:r w:rsidRPr="00EE372E">
              <w:rPr>
                <w:lang w:val="fr-FR"/>
              </w:rPr>
              <w:br/>
              <w:t>4. Toxline: &lt;http://toxnet.nlm.nih.gov/cgi-bin/sis/htmlgen?TOXLINE&gt;</w:t>
            </w:r>
            <w:r w:rsidRPr="00EE372E">
              <w:rPr>
                <w:lang w:val="fr-FR"/>
              </w:rPr>
              <w:br/>
              <w:t>5. TOXNET: &lt;http://toxnet.nlm.nih.gov/index.html&gt;</w:t>
            </w:r>
            <w:r w:rsidRPr="00EE372E">
              <w:rPr>
                <w:lang w:val="fr-FR"/>
              </w:rPr>
              <w:br/>
              <w:t>6. EUROPEAN CHEMICALS BUREAU (IUCLID): &lt;http://ecb.jrc.it/esis/&gt;</w:t>
            </w:r>
            <w:r w:rsidRPr="00EE372E">
              <w:rPr>
                <w:lang w:val="fr-FR"/>
              </w:rPr>
              <w:br/>
              <w:t xml:space="preserve">7. </w:t>
            </w:r>
            <w:r w:rsidRPr="00802748">
              <w:rPr>
                <w:lang w:val="en-US"/>
              </w:rPr>
              <w:t xml:space="preserve">Bingham, E, Cohrssen, B, and Powell, C.H. 2001. Patty's Toxicology. Vol.7, 5th edition. </w:t>
            </w:r>
            <w:r w:rsidRPr="00802748">
              <w:rPr>
                <w:lang w:val="en-US"/>
              </w:rPr>
              <w:br/>
              <w:t>8. Internal company files (Arkema, Chevron Phillips, OTHER)</w:t>
            </w:r>
            <w:r w:rsidRPr="00802748">
              <w:rPr>
                <w:lang w:val="en-US"/>
              </w:rPr>
              <w:br/>
              <w:t>9. Syracuse Research Database:  &lt;http://www.syrres.com/esc/physdemo.htm&gt;</w:t>
            </w:r>
          </w:p>
        </w:tc>
      </w:tr>
      <w:tr w:rsidR="00C56345">
        <w:trPr>
          <w:cantSplit/>
        </w:trPr>
        <w:tc>
          <w:tcPr>
            <w:tcW w:w="2410" w:type="dxa"/>
            <w:tcBorders>
              <w:top w:val="nil"/>
              <w:left w:val="nil"/>
              <w:bottom w:val="nil"/>
              <w:right w:val="nil"/>
            </w:tcBorders>
          </w:tcPr>
          <w:p w:rsidR="00C56345" w:rsidRDefault="00C56345">
            <w:pPr>
              <w:pStyle w:val="MSDS-TZeile"/>
              <w:rPr>
                <w:b/>
                <w:bCs/>
              </w:rPr>
            </w:pPr>
            <w:r>
              <w:t>03.12.2009</w:t>
            </w:r>
          </w:p>
        </w:tc>
        <w:tc>
          <w:tcPr>
            <w:tcW w:w="7155" w:type="dxa"/>
            <w:gridSpan w:val="2"/>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lastRenderedPageBreak/>
        <w:t>1.13</w:t>
      </w:r>
      <w:r>
        <w:rPr>
          <w:caps w:val="0"/>
        </w:rPr>
        <w:tab/>
        <w:t>REVIEWS</w:t>
      </w:r>
    </w:p>
    <w:p w:rsidR="00C56345" w:rsidRDefault="00C56345">
      <w:pPr>
        <w:pStyle w:val="MSDS-Zeile"/>
        <w:adjustRightInd w:val="0"/>
        <w:rPr>
          <w:rFonts w:ascii="Arial" w:hAnsi="Arial" w:cs="Arial"/>
        </w:rPr>
      </w:pPr>
    </w:p>
    <w:p w:rsidR="00C56345" w:rsidRDefault="00C56345">
      <w:pPr>
        <w:rPr>
          <w:rFonts w:ascii="Arial" w:hAnsi="Arial" w:cs="Arial"/>
        </w:rPr>
        <w:sectPr w:rsidR="00C56345">
          <w:headerReference w:type="default" r:id="rId10"/>
          <w:pgSz w:w="11906" w:h="16838"/>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Default="00C56345">
      <w:pPr>
        <w:pStyle w:val="MSDS-Zeile"/>
        <w:rPr>
          <w:rFonts w:ascii="Arial" w:hAnsi="Arial" w:cs="Arial"/>
        </w:rPr>
      </w:pPr>
    </w:p>
    <w:p w:rsidR="00C56345" w:rsidRDefault="00C56345">
      <w:pPr>
        <w:pStyle w:val="MSDS-Kapitelberschrift"/>
        <w:rPr>
          <w:caps w:val="0"/>
        </w:rPr>
      </w:pPr>
      <w:r>
        <w:rPr>
          <w:caps w:val="0"/>
        </w:rPr>
        <w:t>2.1</w:t>
      </w:r>
      <w:r>
        <w:rPr>
          <w:caps w:val="0"/>
        </w:rPr>
        <w:tab/>
      </w:r>
      <w:r>
        <w:rPr>
          <w:caps w:val="0"/>
        </w:rPr>
        <w:tab/>
        <w:t>MELTING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-49.2 </w:t>
            </w:r>
            <w:r>
              <w:fldChar w:fldCharType="begin"/>
            </w:r>
            <w:r>
              <w:instrText xml:space="preserve"> IF "-49.2"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Sublimation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measured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Data from Handbook</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10.01.2012</w:t>
            </w:r>
          </w:p>
        </w:tc>
        <w:tc>
          <w:tcPr>
            <w:tcW w:w="7155" w:type="dxa"/>
            <w:gridSpan w:val="2"/>
            <w:tcBorders>
              <w:top w:val="nil"/>
              <w:left w:val="nil"/>
              <w:bottom w:val="nil"/>
              <w:right w:val="nil"/>
            </w:tcBorders>
          </w:tcPr>
          <w:p w:rsidR="00C56345" w:rsidRDefault="00C56345">
            <w:pPr>
              <w:pStyle w:val="MSDS-TUZeile"/>
              <w:jc w:val="right"/>
            </w:pPr>
            <w:r>
              <w:t>(19)</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-28.3 </w:t>
            </w:r>
            <w:r>
              <w:fldChar w:fldCharType="begin"/>
            </w:r>
            <w:r>
              <w:instrText xml:space="preserve"> IF "-28.3"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Sublimation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xml:space="preserve">other: EPIWIN (v 4.00) MPBPVP Submodel (v 1.43)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The EPIWIN model was run using the following measured physical chemical properties:  water solubility of 4 mg/L, boiling point of 199.1°C, and vapor pressure of 0.43 mmHg.</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2.2</w:t>
      </w:r>
      <w:r>
        <w:rPr>
          <w:caps w:val="0"/>
        </w:rPr>
        <w:tab/>
      </w:r>
      <w:r>
        <w:rPr>
          <w:caps w:val="0"/>
        </w:rPr>
        <w:tab/>
        <w:t>BOILING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ind w:left="0"/>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199.1 </w:t>
            </w:r>
            <w:r>
              <w:fldChar w:fldCharType="begin"/>
            </w:r>
            <w:r>
              <w:instrText xml:space="preserve"> IF "199.1"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Decomposition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measured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Data from Handbook</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10.01.2012</w:t>
            </w:r>
          </w:p>
        </w:tc>
        <w:tc>
          <w:tcPr>
            <w:tcW w:w="7155" w:type="dxa"/>
            <w:gridSpan w:val="2"/>
            <w:tcBorders>
              <w:top w:val="nil"/>
              <w:left w:val="nil"/>
              <w:bottom w:val="nil"/>
              <w:right w:val="nil"/>
            </w:tcBorders>
          </w:tcPr>
          <w:p w:rsidR="00C56345" w:rsidRDefault="00C56345">
            <w:pPr>
              <w:pStyle w:val="MSDS-TUZeile"/>
              <w:jc w:val="right"/>
            </w:pPr>
            <w:r>
              <w:t>(19)</w:t>
            </w:r>
          </w:p>
        </w:tc>
      </w:tr>
      <w:tr w:rsidR="00C56345">
        <w:tc>
          <w:tcPr>
            <w:tcW w:w="2410" w:type="dxa"/>
            <w:tcBorders>
              <w:top w:val="nil"/>
              <w:left w:val="nil"/>
              <w:bottom w:val="nil"/>
              <w:right w:val="nil"/>
            </w:tcBorders>
          </w:tcPr>
          <w:p w:rsidR="00C56345" w:rsidRDefault="00C56345">
            <w:pPr>
              <w:pStyle w:val="MSDS-TUZeile"/>
              <w:ind w:left="0"/>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195.1 </w:t>
            </w:r>
            <w:r>
              <w:fldChar w:fldCharType="begin"/>
            </w:r>
            <w:r>
              <w:instrText xml:space="preserve"> IF "195.1"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  at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Decomposition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xml:space="preserve">other: EPIWIN (v 4.00) MPBPVP Submodel (v 1.43)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The EPIWIN model was run using the following measured physical chemical properties:  water solubility of 4 mg/L, melting point of -49.2°C, and vapor pressure of 0.43 mmHg.</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r w:rsidR="00C56345">
        <w:tc>
          <w:tcPr>
            <w:tcW w:w="2410" w:type="dxa"/>
            <w:tcBorders>
              <w:top w:val="nil"/>
              <w:left w:val="nil"/>
              <w:bottom w:val="nil"/>
              <w:right w:val="nil"/>
            </w:tcBorders>
          </w:tcPr>
          <w:p w:rsidR="00C56345" w:rsidRDefault="00C56345">
            <w:pPr>
              <w:pStyle w:val="MSDS-TUZeile"/>
              <w:ind w:left="0"/>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197 </w:t>
            </w:r>
            <w:r>
              <w:fldChar w:fldCharType="begin"/>
            </w:r>
            <w:r>
              <w:instrText xml:space="preserve"> IF "197" &lt;&gt; "" "</w:instrText>
            </w:r>
            <w:r>
              <w:rPr>
                <w:vanish/>
              </w:rPr>
              <w:instrText>.</w:instrText>
            </w:r>
            <w:r w:rsidR="00CA3152">
              <w:fldChar w:fldCharType="begin"/>
            </w:r>
            <w:r w:rsidR="00CA3152">
              <w:instrText xml:space="preserve"> IF "200" &lt;&gt; "" "-" </w:instrText>
            </w:r>
            <w:r w:rsidR="00CA3152">
              <w:fldChar w:fldCharType="separate"/>
            </w:r>
            <w:r>
              <w:rPr>
                <w:noProof/>
              </w:rPr>
              <w:instrText>-</w:instrText>
            </w:r>
            <w:r w:rsidR="00CA3152">
              <w:rPr>
                <w:noProof/>
              </w:rPr>
              <w:fldChar w:fldCharType="end"/>
            </w:r>
            <w:r>
              <w:instrText xml:space="preserve">" </w:instrText>
            </w:r>
            <w:r>
              <w:fldChar w:fldCharType="separate"/>
            </w:r>
            <w:r>
              <w:rPr>
                <w:noProof/>
              </w:rPr>
              <w:t>-</w:t>
            </w:r>
            <w:r>
              <w:fldChar w:fldCharType="end"/>
            </w:r>
            <w:r>
              <w:t xml:space="preserve"> 200 °C  at  </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Data from Handbook</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p>
        </w:tc>
      </w:tr>
    </w:tbl>
    <w:p w:rsidR="00C56345" w:rsidRDefault="00C56345">
      <w:pPr>
        <w:pStyle w:val="MSDS-Zeile"/>
        <w:rPr>
          <w:rFonts w:ascii="Arial" w:hAnsi="Arial" w:cs="Arial"/>
        </w:rPr>
      </w:pPr>
    </w:p>
    <w:p w:rsidR="00C56345" w:rsidRDefault="00C56345">
      <w:pPr>
        <w:pStyle w:val="MSDS-Kapitelberschrift"/>
        <w:rPr>
          <w:caps w:val="0"/>
        </w:rPr>
      </w:pPr>
      <w:r>
        <w:rPr>
          <w:caps w:val="0"/>
        </w:rPr>
        <w:t>2.3</w:t>
      </w:r>
      <w:r>
        <w:rPr>
          <w:caps w:val="0"/>
        </w:rPr>
        <w:tab/>
      </w:r>
      <w:r>
        <w:rPr>
          <w:caps w:val="0"/>
        </w:rPr>
        <w:tab/>
        <w:t>DENSITY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bulk density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.8433 </w:t>
            </w:r>
            <w:r>
              <w:fldChar w:fldCharType="begin"/>
            </w:r>
            <w:r>
              <w:instrText xml:space="preserve"> IF ".8433"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g/cm³ at 20 °C</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Data from Handbook</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24.08.2009</w:t>
            </w:r>
          </w:p>
        </w:tc>
        <w:tc>
          <w:tcPr>
            <w:tcW w:w="7155" w:type="dxa"/>
            <w:gridSpan w:val="2"/>
            <w:tcBorders>
              <w:top w:val="nil"/>
              <w:left w:val="nil"/>
              <w:bottom w:val="nil"/>
              <w:right w:val="nil"/>
            </w:tcBorders>
          </w:tcPr>
          <w:p w:rsidR="00C56345" w:rsidRDefault="00C56345">
            <w:pPr>
              <w:pStyle w:val="MSDS-TUZeile"/>
              <w:jc w:val="right"/>
            </w:pPr>
            <w:r>
              <w:t>(19)</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2.3.1</w:t>
      </w:r>
      <w:r>
        <w:rPr>
          <w:caps w:val="0"/>
        </w:rPr>
        <w:tab/>
        <w:t>GRANULOMETRY</w:t>
      </w:r>
    </w:p>
    <w:p w:rsidR="00C56345" w:rsidRDefault="00C56345">
      <w:pPr>
        <w:pStyle w:val="MSDS-Zeile"/>
        <w:adjustRightInd w:val="0"/>
        <w:rPr>
          <w:rFonts w:ascii="Arial" w:hAnsi="Arial" w:cs="Arial"/>
          <w:color w:val="000000"/>
        </w:rPr>
      </w:pPr>
    </w:p>
    <w:p w:rsidR="00C56345" w:rsidRDefault="00C56345">
      <w:pPr>
        <w:pStyle w:val="MSDS-Kapitelberschrift"/>
        <w:rPr>
          <w:caps w:val="0"/>
        </w:rPr>
      </w:pPr>
      <w:r>
        <w:rPr>
          <w:caps w:val="0"/>
        </w:rPr>
        <w:t>2.4</w:t>
      </w:r>
      <w:r>
        <w:rPr>
          <w:caps w:val="0"/>
        </w:rPr>
        <w:tab/>
      </w:r>
      <w:r>
        <w:rPr>
          <w:caps w:val="0"/>
        </w:rPr>
        <w:tab/>
        <w:t>VAPOUR PRESSURE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.5666 </w:t>
            </w:r>
            <w:r>
              <w:fldChar w:fldCharType="begin"/>
            </w:r>
            <w:r>
              <w:instrText xml:space="preserve"> IF ".5666"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25 °C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Decomposition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(measured)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Data from Handbook</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10.01.2012</w:t>
            </w:r>
          </w:p>
        </w:tc>
        <w:tc>
          <w:tcPr>
            <w:tcW w:w="7155" w:type="dxa"/>
            <w:gridSpan w:val="2"/>
            <w:tcBorders>
              <w:top w:val="nil"/>
              <w:left w:val="nil"/>
              <w:bottom w:val="nil"/>
              <w:right w:val="nil"/>
            </w:tcBorders>
          </w:tcPr>
          <w:p w:rsidR="00C56345" w:rsidRDefault="00C56345">
            <w:pPr>
              <w:pStyle w:val="MSDS-TUZeile"/>
              <w:jc w:val="right"/>
            </w:pPr>
            <w:r>
              <w:t>(7)</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.46 </w:t>
            </w:r>
            <w:r>
              <w:fldChar w:fldCharType="begin"/>
            </w:r>
            <w:r>
              <w:instrText xml:space="preserve"> IF ".46"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25 °C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Decomposition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xml:space="preserve">other (calculated): EPIWIN (v 4.00) MPBPVP Submodel (v 1.43)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The EPIWIN model was run using the following measured physical chemical properties:  water solubility of 4 mg/L, melting point of -49.2°C, and boiling point of 199.1°C.</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2.06 </w:t>
            </w:r>
            <w:r>
              <w:fldChar w:fldCharType="begin"/>
            </w:r>
            <w:r>
              <w:instrText xml:space="preserve"> IF "2.06"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37.7 °C</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1.55 mm Hg at 37.7 degree C</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Data from Handbook</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(8)</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3.99 </w:t>
            </w:r>
            <w:r>
              <w:fldChar w:fldCharType="begin"/>
            </w:r>
            <w:r>
              <w:instrText xml:space="preserve"> IF "3.99"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hPa at 100 °C</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3mm Hg @ 212 degree F</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Data from Handbook</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(22)</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2.5</w:t>
      </w:r>
      <w:r>
        <w:rPr>
          <w:caps w:val="0"/>
        </w:rPr>
        <w:tab/>
      </w:r>
      <w:r>
        <w:rPr>
          <w:caps w:val="0"/>
        </w:rPr>
        <w:tab/>
        <w:t>PARTITION COEFFICIENT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Partition coefficient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octanol-water</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Log pow</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4.21 </w:t>
            </w:r>
            <w:r>
              <w:fldChar w:fldCharType="begin"/>
            </w:r>
            <w:r>
              <w:instrText xml:space="preserve"> IF "4.21"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at 25 °C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pH 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w:t>
            </w:r>
            <w:r>
              <w:fldChar w:fldCharType="begin"/>
            </w:r>
            <w:r>
              <w:instrText xml:space="preserve"> IF "" &lt;&gt; "" "</w:instrText>
            </w:r>
            <w:r>
              <w:rPr>
                <w:vanish/>
              </w:rPr>
              <w:instrText>.</w:instrText>
            </w:r>
            <w:r w:rsidR="00CA3152">
              <w:fldChar w:fldCharType="begin"/>
            </w:r>
            <w:r w:rsidR="00CA3152">
              <w:instrText xml:space="preserve"> IF ""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xml:space="preserve">other (calculated): EPIWIN (v 4.00) KOWWIN Submodel (v 1.68)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The EPIWIN model was run using the following measured physical chemical properties:  melting point of -49.2°C, boiling point of 199.1°C, water solubility of 4 mg/L, and vapor pressure of 0.43 mmHg.</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2.6.1</w:t>
      </w:r>
      <w:r>
        <w:rPr>
          <w:caps w:val="0"/>
        </w:rPr>
        <w:tab/>
        <w:t>SOLUBILITY IN DIFFERENT MEDIA</w:t>
      </w:r>
    </w:p>
    <w:tbl>
      <w:tblPr>
        <w:tblW w:w="0" w:type="auto"/>
        <w:tblInd w:w="212" w:type="dxa"/>
        <w:tblLayout w:type="fixed"/>
        <w:tblCellMar>
          <w:left w:w="70" w:type="dxa"/>
          <w:right w:w="70" w:type="dxa"/>
        </w:tblCellMar>
        <w:tblLook w:val="0000" w:firstRow="0" w:lastRow="0" w:firstColumn="0" w:lastColumn="0" w:noHBand="0" w:noVBand="0"/>
      </w:tblPr>
      <w:tblGrid>
        <w:gridCol w:w="567"/>
        <w:gridCol w:w="1843"/>
        <w:gridCol w:w="283"/>
        <w:gridCol w:w="6872"/>
      </w:tblGrid>
      <w:tr w:rsidR="00C56345">
        <w:tc>
          <w:tcPr>
            <w:tcW w:w="2410" w:type="dxa"/>
            <w:gridSpan w:val="2"/>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Solubility 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Water</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4 </w:t>
            </w:r>
            <w:r>
              <w:fldChar w:fldCharType="begin"/>
            </w:r>
            <w:r>
              <w:instrText xml:space="preserve"> IF "4"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 at 25 °C</w:t>
            </w:r>
          </w:p>
        </w:tc>
      </w:tr>
      <w:tr w:rsidR="00C56345">
        <w:trPr>
          <w:cantSplit/>
        </w:trPr>
        <w:tc>
          <w:tcPr>
            <w:tcW w:w="567" w:type="dxa"/>
            <w:tcBorders>
              <w:top w:val="nil"/>
              <w:left w:val="nil"/>
              <w:bottom w:val="nil"/>
              <w:right w:val="nil"/>
            </w:tcBorders>
          </w:tcPr>
          <w:p w:rsidR="00C56345" w:rsidRDefault="00C56345">
            <w:pPr>
              <w:pStyle w:val="MSDS-TZeile"/>
              <w:rPr>
                <w:b/>
                <w:bCs/>
              </w:rPr>
            </w:pPr>
            <w:r>
              <w:rPr>
                <w:b/>
                <w:bCs/>
              </w:rPr>
              <w:t>pH</w:t>
            </w:r>
          </w:p>
        </w:tc>
        <w:tc>
          <w:tcPr>
            <w:tcW w:w="1843" w:type="dxa"/>
            <w:tcBorders>
              <w:top w:val="nil"/>
              <w:left w:val="nil"/>
              <w:bottom w:val="nil"/>
              <w:right w:val="nil"/>
            </w:tcBorders>
          </w:tcPr>
          <w:p w:rsidR="00C56345" w:rsidRDefault="00C56345">
            <w:pPr>
              <w:pStyle w:val="MSDS-TZeile"/>
              <w:ind w:left="0"/>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w:t>
            </w:r>
            <w:r>
              <w:fldChar w:fldCharType="begin"/>
            </w:r>
            <w:r>
              <w:instrText xml:space="preserve"> IF "" &lt;&gt; "" "</w:instrText>
            </w:r>
            <w:r>
              <w:rPr>
                <w:vanish/>
              </w:rPr>
              <w:instrText>.</w:instrText>
            </w:r>
            <w:r w:rsidR="00CA3152">
              <w:fldChar w:fldCharType="begin"/>
            </w:r>
            <w:r w:rsidR="00CA3152">
              <w:instrText xml:space="preserve"> IF ""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w:t>
            </w:r>
          </w:p>
        </w:tc>
      </w:tr>
      <w:tr w:rsidR="00C56345">
        <w:trPr>
          <w:cantSplit/>
        </w:trPr>
        <w:tc>
          <w:tcPr>
            <w:tcW w:w="567" w:type="dxa"/>
            <w:tcBorders>
              <w:top w:val="nil"/>
              <w:left w:val="nil"/>
              <w:bottom w:val="nil"/>
              <w:right w:val="nil"/>
            </w:tcBorders>
          </w:tcPr>
          <w:p w:rsidR="00C56345" w:rsidRDefault="00C56345">
            <w:pPr>
              <w:pStyle w:val="MSDS-TZeile"/>
              <w:rPr>
                <w:b/>
                <w:bCs/>
              </w:rPr>
            </w:pPr>
          </w:p>
        </w:tc>
        <w:tc>
          <w:tcPr>
            <w:tcW w:w="1843" w:type="dxa"/>
            <w:tcBorders>
              <w:top w:val="nil"/>
              <w:left w:val="nil"/>
              <w:bottom w:val="nil"/>
              <w:right w:val="nil"/>
            </w:tcBorders>
          </w:tcPr>
          <w:p w:rsidR="00C56345" w:rsidRDefault="00C56345">
            <w:pPr>
              <w:pStyle w:val="MSDS-TZeile"/>
              <w:ind w:left="0"/>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at  °C</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Temperature effects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Examine different pol.</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pKa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at 25 °C</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Description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Stable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Deg. product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measured</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567"/>
        <w:gridCol w:w="1843"/>
        <w:gridCol w:w="283"/>
        <w:gridCol w:w="6872"/>
      </w:tblGrid>
      <w:tr w:rsidR="00C56345">
        <w:tc>
          <w:tcPr>
            <w:tcW w:w="2410" w:type="dxa"/>
            <w:gridSpan w:val="2"/>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gridSpan w:val="2"/>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Data from Handbook or collection of data</w:t>
            </w:r>
          </w:p>
        </w:tc>
      </w:tr>
      <w:tr w:rsidR="00C56345" w:rsidRPr="00802748">
        <w:tc>
          <w:tcPr>
            <w:tcW w:w="2410" w:type="dxa"/>
            <w:gridSpan w:val="2"/>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t>10.01.2012</w:t>
            </w:r>
          </w:p>
        </w:tc>
        <w:tc>
          <w:tcPr>
            <w:tcW w:w="7155" w:type="dxa"/>
            <w:gridSpan w:val="2"/>
            <w:tcBorders>
              <w:top w:val="nil"/>
              <w:left w:val="nil"/>
              <w:bottom w:val="nil"/>
              <w:right w:val="nil"/>
            </w:tcBorders>
          </w:tcPr>
          <w:p w:rsidR="00C56345" w:rsidRDefault="00C56345">
            <w:pPr>
              <w:pStyle w:val="MSDS-TUZeile"/>
              <w:jc w:val="right"/>
            </w:pPr>
            <w:r>
              <w:t>(29)</w:t>
            </w:r>
          </w:p>
        </w:tc>
      </w:tr>
      <w:tr w:rsidR="00C56345">
        <w:tc>
          <w:tcPr>
            <w:tcW w:w="2410" w:type="dxa"/>
            <w:gridSpan w:val="2"/>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Solubility 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22.6 </w:t>
            </w:r>
            <w:r>
              <w:fldChar w:fldCharType="begin"/>
            </w:r>
            <w:r>
              <w:instrText xml:space="preserve"> IF "22.6"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 at 25 °C</w:t>
            </w:r>
          </w:p>
        </w:tc>
      </w:tr>
      <w:tr w:rsidR="00C56345">
        <w:trPr>
          <w:cantSplit/>
        </w:trPr>
        <w:tc>
          <w:tcPr>
            <w:tcW w:w="567" w:type="dxa"/>
            <w:tcBorders>
              <w:top w:val="nil"/>
              <w:left w:val="nil"/>
              <w:bottom w:val="nil"/>
              <w:right w:val="nil"/>
            </w:tcBorders>
          </w:tcPr>
          <w:p w:rsidR="00C56345" w:rsidRDefault="00C56345">
            <w:pPr>
              <w:pStyle w:val="MSDS-TZeile"/>
              <w:rPr>
                <w:b/>
                <w:bCs/>
              </w:rPr>
            </w:pPr>
            <w:r>
              <w:rPr>
                <w:b/>
                <w:bCs/>
              </w:rPr>
              <w:t>pH</w:t>
            </w:r>
          </w:p>
        </w:tc>
        <w:tc>
          <w:tcPr>
            <w:tcW w:w="1843" w:type="dxa"/>
            <w:tcBorders>
              <w:top w:val="nil"/>
              <w:left w:val="nil"/>
              <w:bottom w:val="nil"/>
              <w:right w:val="nil"/>
            </w:tcBorders>
          </w:tcPr>
          <w:p w:rsidR="00C56345" w:rsidRDefault="00C56345">
            <w:pPr>
              <w:pStyle w:val="MSDS-TZeile"/>
              <w:ind w:left="0"/>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w:t>
            </w:r>
            <w:r>
              <w:fldChar w:fldCharType="begin"/>
            </w:r>
            <w:r>
              <w:instrText xml:space="preserve"> IF "" &lt;&gt; "" "</w:instrText>
            </w:r>
            <w:r>
              <w:rPr>
                <w:vanish/>
              </w:rPr>
              <w:instrText>.</w:instrText>
            </w:r>
            <w:r w:rsidR="00CA3152">
              <w:fldChar w:fldCharType="begin"/>
            </w:r>
            <w:r w:rsidR="00CA3152">
              <w:instrText xml:space="preserve"> IF ""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w:t>
            </w:r>
          </w:p>
        </w:tc>
      </w:tr>
      <w:tr w:rsidR="00C56345">
        <w:trPr>
          <w:cantSplit/>
        </w:trPr>
        <w:tc>
          <w:tcPr>
            <w:tcW w:w="567" w:type="dxa"/>
            <w:tcBorders>
              <w:top w:val="nil"/>
              <w:left w:val="nil"/>
              <w:bottom w:val="nil"/>
              <w:right w:val="nil"/>
            </w:tcBorders>
          </w:tcPr>
          <w:p w:rsidR="00C56345" w:rsidRDefault="00C56345">
            <w:pPr>
              <w:pStyle w:val="MSDS-TZeile"/>
              <w:rPr>
                <w:b/>
                <w:bCs/>
              </w:rPr>
            </w:pPr>
          </w:p>
        </w:tc>
        <w:tc>
          <w:tcPr>
            <w:tcW w:w="1843" w:type="dxa"/>
            <w:tcBorders>
              <w:top w:val="nil"/>
              <w:left w:val="nil"/>
              <w:bottom w:val="nil"/>
              <w:right w:val="nil"/>
            </w:tcBorders>
          </w:tcPr>
          <w:p w:rsidR="00C56345" w:rsidRDefault="00C56345">
            <w:pPr>
              <w:pStyle w:val="MSDS-TZeile"/>
              <w:ind w:left="0"/>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at  °C</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Temperature effects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Examine different pol.</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pKa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at 25 °C</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Description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Stable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Deg. product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rsidRPr="00802748">
        <w:trPr>
          <w:cantSplit/>
        </w:trPr>
        <w:tc>
          <w:tcPr>
            <w:tcW w:w="2410" w:type="dxa"/>
            <w:gridSpan w:val="2"/>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other: EPIWIN (v 4.00) WSKOW Submodel (v 1.42)</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gridSpan w:val="2"/>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The EPIWIN model was run using the following measured physical chemical properties:  melting point of -49.2°C, boiling point of 199.1°C, and vapor pressure of 0.43 mmHg.</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2.6.2</w:t>
      </w:r>
      <w:r>
        <w:rPr>
          <w:caps w:val="0"/>
        </w:rPr>
        <w:tab/>
        <w:t>SURFACE TENSION</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2.7</w:t>
      </w:r>
      <w:r>
        <w:rPr>
          <w:caps w:val="0"/>
        </w:rPr>
        <w:tab/>
      </w:r>
      <w:r>
        <w:rPr>
          <w:caps w:val="0"/>
        </w:rPr>
        <w:tab/>
        <w:t>FLASH POINT</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69 °C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open cup</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Data from handbook</w:t>
            </w:r>
          </w:p>
        </w:tc>
      </w:tr>
      <w:tr w:rsidR="00C56345">
        <w:trPr>
          <w:cantSplit/>
        </w:trPr>
        <w:tc>
          <w:tcPr>
            <w:tcW w:w="2410" w:type="dxa"/>
            <w:tcBorders>
              <w:top w:val="nil"/>
              <w:left w:val="nil"/>
              <w:bottom w:val="nil"/>
              <w:right w:val="nil"/>
            </w:tcBorders>
          </w:tcPr>
          <w:p w:rsidR="00C56345" w:rsidRDefault="00C56345">
            <w:pPr>
              <w:pStyle w:val="MSDS-TZeile"/>
              <w:rPr>
                <w:b/>
                <w:bCs/>
              </w:rPr>
            </w:pPr>
            <w:r>
              <w:t>24.08.2009</w:t>
            </w:r>
          </w:p>
        </w:tc>
        <w:tc>
          <w:tcPr>
            <w:tcW w:w="7155" w:type="dxa"/>
            <w:gridSpan w:val="2"/>
            <w:tcBorders>
              <w:top w:val="nil"/>
              <w:left w:val="nil"/>
              <w:bottom w:val="nil"/>
              <w:right w:val="nil"/>
            </w:tcBorders>
          </w:tcPr>
          <w:p w:rsidR="00C56345" w:rsidRDefault="00C56345">
            <w:pPr>
              <w:pStyle w:val="MSDS-TUZeile"/>
              <w:jc w:val="right"/>
            </w:pPr>
            <w:r>
              <w:t>(8)</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2.8</w:t>
      </w:r>
      <w:r>
        <w:rPr>
          <w:caps w:val="0"/>
        </w:rPr>
        <w:tab/>
      </w:r>
      <w:r>
        <w:rPr>
          <w:caps w:val="0"/>
        </w:rPr>
        <w:tab/>
        <w:t>AUTO FLAMMABILITY</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2.9</w:t>
      </w:r>
      <w:r>
        <w:rPr>
          <w:caps w:val="0"/>
        </w:rPr>
        <w:tab/>
      </w:r>
      <w:r>
        <w:rPr>
          <w:caps w:val="0"/>
        </w:rPr>
        <w:tab/>
        <w:t>FLAMMABILITY</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2.10</w:t>
      </w:r>
      <w:r>
        <w:rPr>
          <w:caps w:val="0"/>
        </w:rPr>
        <w:tab/>
        <w:t>EXPLOSIVE PROPERTIES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2.11</w:t>
      </w:r>
      <w:r>
        <w:rPr>
          <w:caps w:val="0"/>
        </w:rPr>
        <w:tab/>
        <w:t>OXIDIZING PROPERTIES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2.12</w:t>
      </w:r>
      <w:r>
        <w:rPr>
          <w:caps w:val="0"/>
        </w:rPr>
        <w:tab/>
        <w:t>DISSOCIATION CONSTANT</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2.13</w:t>
      </w:r>
      <w:r>
        <w:rPr>
          <w:caps w:val="0"/>
        </w:rPr>
        <w:tab/>
        <w:t>VISCOSITY</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2.14</w:t>
      </w:r>
      <w:r>
        <w:rPr>
          <w:caps w:val="0"/>
        </w:rPr>
        <w:tab/>
        <w:t>ADDITIONAL REMARKS</w:t>
      </w:r>
    </w:p>
    <w:p w:rsidR="00C56345" w:rsidRDefault="00C56345">
      <w:pPr>
        <w:pStyle w:val="MSDS-Zeile"/>
        <w:adjustRightInd w:val="0"/>
        <w:rPr>
          <w:rFonts w:ascii="Arial" w:hAnsi="Arial" w:cs="Arial"/>
        </w:rPr>
      </w:pPr>
    </w:p>
    <w:p w:rsidR="00C56345" w:rsidRDefault="00C56345">
      <w:pPr>
        <w:rPr>
          <w:rFonts w:ascii="Arial" w:hAnsi="Arial" w:cs="Arial"/>
        </w:rPr>
        <w:sectPr w:rsidR="00C56345">
          <w:headerReference w:type="default" r:id="rId11"/>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Default="00C56345">
      <w:pPr>
        <w:pStyle w:val="MSDS-Zeile"/>
        <w:rPr>
          <w:rFonts w:ascii="Arial" w:hAnsi="Arial" w:cs="Arial"/>
        </w:rPr>
      </w:pPr>
    </w:p>
    <w:p w:rsidR="00C56345" w:rsidRDefault="00C56345">
      <w:pPr>
        <w:pStyle w:val="MSDS-Kapitelberschrift"/>
        <w:rPr>
          <w:caps w:val="0"/>
        </w:rPr>
      </w:pPr>
      <w:r>
        <w:rPr>
          <w:caps w:val="0"/>
        </w:rPr>
        <w:t>3.1.1</w:t>
      </w:r>
      <w:r>
        <w:rPr>
          <w:caps w:val="0"/>
        </w:rPr>
        <w:tab/>
        <w:t>PHOTODEGRADATION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air</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Light source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Light spectrum</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w:t>
            </w:r>
            <w:r>
              <w:fldChar w:fldCharType="begin"/>
            </w:r>
            <w:r>
              <w:instrText xml:space="preserve"> IF "" &lt;&gt; "" "</w:instrText>
            </w:r>
            <w:r>
              <w:rPr>
                <w:vanish/>
              </w:rPr>
              <w:instrText>.</w:instrText>
            </w:r>
            <w:r w:rsidR="00CA3152">
              <w:fldChar w:fldCharType="begin"/>
            </w:r>
            <w:r w:rsidR="00CA3152">
              <w:instrText xml:space="preserve"> IF ""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w:t>
            </w:r>
            <w:r>
              <w:rPr>
                <w:color w:val="000000"/>
              </w:rPr>
              <w:t xml:space="preserve"> </w:t>
            </w:r>
            <w:r>
              <w:t>nm</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Relative intensity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vanish/>
                <w:color w:val="008000"/>
                <w:lang w:val="en-US"/>
              </w:rPr>
            </w:pPr>
            <w:r w:rsidRPr="00802748">
              <w:rPr>
                <w:lang w:val="en-US"/>
              </w:rPr>
              <w:t xml:space="preserve">  </w:t>
            </w:r>
            <w:r w:rsidRPr="00802748">
              <w:rPr>
                <w:lang w:val="en-US"/>
              </w:rPr>
              <w:fldChar w:fldCharType="begin"/>
            </w:r>
            <w:r w:rsidRPr="00802748">
              <w:rPr>
                <w:lang w:val="en-US"/>
              </w:rPr>
              <w:instrText xml:space="preserve"> IF "" &lt;&gt; "" "</w:instrText>
            </w:r>
            <w:r w:rsidRPr="00802748">
              <w:rPr>
                <w:vanish/>
                <w:lang w:val="en-US"/>
              </w:rPr>
              <w:instrText>.</w:instrText>
            </w:r>
            <w:r w:rsidRPr="00802748">
              <w:rPr>
                <w:lang w:val="en-US"/>
              </w:rPr>
              <w:fldChar w:fldCharType="begin"/>
            </w:r>
            <w:r w:rsidRPr="00802748">
              <w:rPr>
                <w:lang w:val="en-US"/>
              </w:rPr>
              <w:instrText xml:space="preserve"> IF "" &lt;&gt; "" "-" </w:instrText>
            </w:r>
            <w:r w:rsidRPr="00802748">
              <w:rPr>
                <w:lang w:val="en-US"/>
              </w:rPr>
              <w:fldChar w:fldCharType="separate"/>
            </w:r>
            <w:r w:rsidRPr="00802748">
              <w:rPr>
                <w:noProof/>
                <w:lang w:val="en-US"/>
              </w:rPr>
              <w:instrText>-</w:instrText>
            </w:r>
            <w:r w:rsidRPr="00802748">
              <w:rPr>
                <w:lang w:val="en-US"/>
              </w:rPr>
              <w:fldChar w:fldCharType="end"/>
            </w:r>
            <w:r w:rsidRPr="00802748">
              <w:rPr>
                <w:lang w:val="en-US"/>
              </w:rPr>
              <w:instrText xml:space="preserve">" </w:instrText>
            </w:r>
            <w:r w:rsidRPr="00802748">
              <w:rPr>
                <w:lang w:val="en-US"/>
              </w:rPr>
              <w:fldChar w:fldCharType="end"/>
            </w:r>
            <w:r w:rsidRPr="00802748">
              <w:rPr>
                <w:lang w:val="en-US"/>
              </w:rPr>
              <w:t xml:space="preserve"> </w:t>
            </w:r>
            <w:r w:rsidRPr="00802748">
              <w:rPr>
                <w:color w:val="000000"/>
                <w:lang w:val="en-US"/>
              </w:rPr>
              <w:t xml:space="preserve"> </w:t>
            </w:r>
            <w:r w:rsidRPr="00802748">
              <w:rPr>
                <w:lang w:val="en-US"/>
              </w:rPr>
              <w:t>based on intensity of sunlight</w:t>
            </w:r>
          </w:p>
        </w:tc>
      </w:tr>
      <w:tr w:rsidR="00C56345">
        <w:trPr>
          <w:cantSplit/>
        </w:trPr>
        <w:tc>
          <w:tcPr>
            <w:tcW w:w="9565" w:type="dxa"/>
            <w:gridSpan w:val="3"/>
            <w:tcBorders>
              <w:top w:val="nil"/>
              <w:left w:val="nil"/>
              <w:bottom w:val="nil"/>
              <w:right w:val="nil"/>
            </w:tcBorders>
          </w:tcPr>
          <w:p w:rsidR="00C56345" w:rsidRDefault="00C56345">
            <w:pPr>
              <w:pStyle w:val="MSDS-TZeile"/>
              <w:rPr>
                <w:vanish/>
                <w:color w:val="008000"/>
              </w:rPr>
            </w:pPr>
            <w:r>
              <w:rPr>
                <w:b/>
                <w:bCs/>
              </w:rPr>
              <w:t>INDIRECT PHOTOLYSIS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Sensitizer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OH</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 of sensitizer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Rate constant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rPr>
                <w:color w:val="008000"/>
              </w:rPr>
              <w:t xml:space="preserve"> </w:t>
            </w:r>
            <w:r>
              <w:t>.0000000000498 cm³/(molecule*sec)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Degradation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50 </w:t>
            </w:r>
            <w:r>
              <w:fldChar w:fldCharType="begin"/>
            </w:r>
            <w:r>
              <w:instrText xml:space="preserve"> IF "50"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r>
              <w:rPr>
                <w:color w:val="000000"/>
              </w:rPr>
              <w:t xml:space="preserve"> % after </w:t>
            </w:r>
            <w:r>
              <w:t>.2</w:t>
            </w:r>
            <w:r>
              <w:rPr>
                <w:color w:val="008000"/>
              </w:rPr>
              <w:t xml:space="preserve"> </w:t>
            </w:r>
            <w:r>
              <w:t>day(s)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Deg. product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xml:space="preserve">other (calculated): AOP Program (v1.92)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data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data</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Physical Property Inputs:</w:t>
            </w:r>
            <w:r w:rsidRPr="00802748">
              <w:rPr>
                <w:lang w:val="en-US"/>
              </w:rPr>
              <w:br/>
              <w:t>Log Kow (octanol-water):   ------</w:t>
            </w:r>
            <w:r w:rsidRPr="00802748">
              <w:rPr>
                <w:lang w:val="en-US"/>
              </w:rPr>
              <w:br/>
              <w:t>Boiling Point (deg C)  :   199.10</w:t>
            </w:r>
            <w:r w:rsidRPr="00802748">
              <w:rPr>
                <w:lang w:val="en-US"/>
              </w:rPr>
              <w:br/>
              <w:t>Melting Point (deg C)  :   -49.20</w:t>
            </w:r>
            <w:r w:rsidRPr="00802748">
              <w:rPr>
                <w:lang w:val="en-US"/>
              </w:rPr>
              <w:br/>
              <w:t>Vapor Pressure (mm Hg) :   0.43</w:t>
            </w:r>
            <w:r w:rsidRPr="00802748">
              <w:rPr>
                <w:lang w:val="en-US"/>
              </w:rPr>
              <w:br/>
              <w:t>Water Solubility (mg/L):   4</w:t>
            </w:r>
            <w:r w:rsidRPr="00802748">
              <w:rPr>
                <w:lang w:val="en-US"/>
              </w:rPr>
              <w:br/>
              <w:t>Henry LC (atm-m3/mole) :   ------</w:t>
            </w:r>
            <w:r w:rsidRPr="00802748">
              <w:rPr>
                <w:lang w:val="en-US"/>
              </w:rPr>
              <w:br/>
            </w:r>
            <w:r w:rsidRPr="00802748">
              <w:rPr>
                <w:lang w:val="en-US"/>
              </w:rPr>
              <w:br/>
              <w:t>AOP Program (v1.92) Results:</w:t>
            </w:r>
            <w:r w:rsidRPr="00802748">
              <w:rPr>
                <w:lang w:val="en-US"/>
              </w:rPr>
              <w:br/>
              <w:t>===========================</w:t>
            </w:r>
            <w:r w:rsidRPr="00802748">
              <w:rPr>
                <w:lang w:val="en-US"/>
              </w:rPr>
              <w:br/>
              <w:t>SMILES : SCCCCCCCC</w:t>
            </w:r>
            <w:r w:rsidRPr="00802748">
              <w:rPr>
                <w:lang w:val="en-US"/>
              </w:rPr>
              <w:br/>
              <w:t>CHEM   : 1-Octanethiol</w:t>
            </w:r>
            <w:r w:rsidRPr="00802748">
              <w:rPr>
                <w:lang w:val="en-US"/>
              </w:rPr>
              <w:br/>
              <w:t>MOL FOR: C8 H18 S1</w:t>
            </w:r>
            <w:r w:rsidRPr="00802748">
              <w:rPr>
                <w:lang w:val="en-US"/>
              </w:rPr>
              <w:br/>
              <w:t>MOL WT : 146.29</w:t>
            </w:r>
            <w:r w:rsidRPr="00802748">
              <w:rPr>
                <w:lang w:val="en-US"/>
              </w:rPr>
              <w:br/>
              <w:t>------------------- SUMMARY (AOP v1.92): HYDROXYL RADICALS (25 deg C) --------</w:t>
            </w:r>
            <w:r w:rsidRPr="00802748">
              <w:rPr>
                <w:lang w:val="en-US"/>
              </w:rPr>
              <w:br/>
              <w:t>Hydrogen Abstraction       =  17.3421 E-12 cm3/molecule-sec</w:t>
            </w:r>
            <w:r w:rsidRPr="00802748">
              <w:rPr>
                <w:lang w:val="en-US"/>
              </w:rPr>
              <w:br/>
              <w:t>Reaction with N, S and -OH =  32.5000 E-12 cm3/molecule-sec</w:t>
            </w:r>
            <w:r w:rsidRPr="00802748">
              <w:rPr>
                <w:lang w:val="en-US"/>
              </w:rPr>
              <w:br/>
              <w:t>Addition to Triple Bonds   =   0.0000 E-12 cm3/molecule-sec</w:t>
            </w:r>
            <w:r w:rsidRPr="00802748">
              <w:rPr>
                <w:lang w:val="en-US"/>
              </w:rPr>
              <w:br/>
              <w:t>Addition to Olefinic Bonds =   0.0000 E-12 cm3/molecule-sec</w:t>
            </w:r>
            <w:r w:rsidRPr="00802748">
              <w:rPr>
                <w:lang w:val="en-US"/>
              </w:rPr>
              <w:br/>
              <w:t>Addition to Aromatic Rings =   0.0000 E-12 cm3/molecule-sec</w:t>
            </w:r>
            <w:r w:rsidRPr="00802748">
              <w:rPr>
                <w:lang w:val="en-US"/>
              </w:rPr>
              <w:br/>
              <w:t>Addition to Fused Rings    =   0.0000 E-12 cm3/molecule-sec</w:t>
            </w:r>
            <w:r w:rsidRPr="00802748">
              <w:rPr>
                <w:lang w:val="en-US"/>
              </w:rPr>
              <w:br/>
            </w:r>
            <w:r w:rsidRPr="00802748">
              <w:rPr>
                <w:lang w:val="en-US"/>
              </w:rPr>
              <w:br/>
              <w:t>OVERALL OH Rate Constant =  49.8421 E-12 cm3/molecule-sec</w:t>
            </w:r>
            <w:r w:rsidRPr="00802748">
              <w:rPr>
                <w:lang w:val="en-US"/>
              </w:rPr>
              <w:br/>
              <w:t>HALF-LIFE =     0.215 Days (12-hr day; 1.5E6 OH/cm3)</w:t>
            </w:r>
            <w:r w:rsidRPr="00802748">
              <w:rPr>
                <w:lang w:val="en-US"/>
              </w:rPr>
              <w:br/>
              <w:t>HALF-LIFE =     2.575 Hrs</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Conclusion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T1/2 = 2.6 hr;  Overall OH Rate Constant (cm3/molecule-sec) = 5.0E-11</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acceptable computer model</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19.01.2012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3.1.2</w:t>
      </w:r>
      <w:r>
        <w:rPr>
          <w:caps w:val="0"/>
        </w:rPr>
        <w:tab/>
        <w:t>STABILITY IN WATER</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3.1.3</w:t>
      </w:r>
      <w:r>
        <w:rPr>
          <w:caps w:val="0"/>
        </w:rPr>
        <w:tab/>
        <w:t>STABILITY IN SOIL</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lastRenderedPageBreak/>
        <w:t>3.2.1</w:t>
      </w:r>
      <w:r>
        <w:rPr>
          <w:caps w:val="0"/>
        </w:rPr>
        <w:tab/>
        <w:t>MONITORING DATA</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3.2.2</w:t>
      </w:r>
      <w:r>
        <w:rPr>
          <w:caps w:val="0"/>
        </w:rPr>
        <w:tab/>
        <w:t>FIELD STUDIES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3.3.1</w:t>
      </w:r>
      <w:r>
        <w:rPr>
          <w:caps w:val="0"/>
        </w:rPr>
        <w:tab/>
        <w:t>TRANSPORT BETWEEN ENVIRONMENTAL COMPARTMENTS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Media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Air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  (Fugacity Model Level I)</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Water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  (Fugacity Model Level I)</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Soil</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rPr>
                <w:vanish/>
                <w:color w:val="008000"/>
              </w:rPr>
            </w:pPr>
            <w:r>
              <w:t xml:space="preserve"> %  (Fugacity Model Level I)</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Biota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vanish/>
                <w:color w:val="008000"/>
                <w:lang w:val="en-US"/>
              </w:rPr>
            </w:pPr>
            <w:r w:rsidRPr="00802748">
              <w:rPr>
                <w:lang w:val="en-US"/>
              </w:rPr>
              <w:t xml:space="preserve"> %  (Fugacity Model Level II/III)</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Soil</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vanish/>
                <w:color w:val="008000"/>
                <w:lang w:val="en-US"/>
              </w:rPr>
            </w:pPr>
            <w:r w:rsidRPr="00802748">
              <w:rPr>
                <w:lang w:val="en-US"/>
              </w:rPr>
              <w:t xml:space="preserve"> %  (Fugacity Model Level II/III)</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xml:space="preserve">Henry's Law Constant: </w:t>
            </w:r>
            <w:r w:rsidRPr="00802748">
              <w:rPr>
                <w:lang w:val="en-US"/>
              </w:rPr>
              <w:br/>
              <w:t>Henrys Law Constant (25 deg C) [HENRYWIN v3.20]:</w:t>
            </w:r>
            <w:r w:rsidRPr="00802748">
              <w:rPr>
                <w:lang w:val="en-US"/>
              </w:rPr>
              <w:br/>
              <w:t>Bond Est :  1.90E-002 atm-m3/mole  (1.92E+003 Pa-m3/mole)</w:t>
            </w:r>
            <w:r w:rsidRPr="00802748">
              <w:rPr>
                <w:lang w:val="en-US"/>
              </w:rPr>
              <w:br/>
              <w:t>Group Est:  2.34E-002 atm-m3/mole  (2.37E+003 Pa-m3/mole)</w:t>
            </w:r>
            <w:r w:rsidRPr="00802748">
              <w:rPr>
                <w:lang w:val="en-US"/>
              </w:rPr>
              <w:br/>
            </w:r>
            <w:r w:rsidRPr="00802748">
              <w:rPr>
                <w:lang w:val="en-US"/>
              </w:rPr>
              <w:br/>
              <w:t>For Henry LC Comparison Purposes:</w:t>
            </w:r>
            <w:r w:rsidRPr="00802748">
              <w:rPr>
                <w:lang w:val="en-US"/>
              </w:rPr>
              <w:br/>
              <w:t>Exper Database:  none available</w:t>
            </w:r>
            <w:r w:rsidRPr="00802748">
              <w:rPr>
                <w:lang w:val="en-US"/>
              </w:rPr>
              <w:br/>
              <w:t>User-Entered Henry LC:  not entered</w:t>
            </w:r>
            <w:r w:rsidRPr="00802748">
              <w:rPr>
                <w:lang w:val="en-US"/>
              </w:rPr>
              <w:br/>
              <w:t>Henrys LC [via VP/WSol estimate using User-Entered or Estimated values]:</w:t>
            </w:r>
            <w:r w:rsidRPr="00802748">
              <w:rPr>
                <w:lang w:val="en-US"/>
              </w:rPr>
              <w:br/>
              <w:t>HLC:  2.069E-002 atm-m3/mole  (2.097E+003 Pa-m3/mole)</w:t>
            </w:r>
            <w:r w:rsidRPr="00802748">
              <w:rPr>
                <w:lang w:val="en-US"/>
              </w:rPr>
              <w:br/>
              <w:t>VP:   0.43 mm Hg (source: User-Entered)</w:t>
            </w:r>
            <w:r w:rsidRPr="00802748">
              <w:rPr>
                <w:lang w:val="en-US"/>
              </w:rPr>
              <w:br/>
              <w:t>WS:   4 mg/L (source: User-Entered)</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Conclusion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Henry's Law Constant = 2.1E-02 atm-m3/mole</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acceptable computer model</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19.01.2012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3.3.2</w:t>
      </w:r>
      <w:r>
        <w:rPr>
          <w:caps w:val="0"/>
        </w:rPr>
        <w:tab/>
        <w:t>DISTRIBUTION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Media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Air, water, soil</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Calculation according Mackay, Level III</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SMILES : SCCCCCCCC</w:t>
            </w:r>
            <w:r w:rsidRPr="00802748">
              <w:rPr>
                <w:lang w:val="en-US"/>
              </w:rPr>
              <w:br/>
              <w:t>CHEM: 1- Octanethiol</w:t>
            </w:r>
            <w:r w:rsidRPr="00802748">
              <w:rPr>
                <w:lang w:val="en-US"/>
              </w:rPr>
              <w:br/>
              <w:t>CAS NUM: 111-88-6</w:t>
            </w:r>
            <w:r w:rsidRPr="00802748">
              <w:rPr>
                <w:lang w:val="en-US"/>
              </w:rPr>
              <w:br/>
              <w:t>MOL FOR: C8H18S</w:t>
            </w:r>
            <w:r w:rsidRPr="00802748">
              <w:rPr>
                <w:lang w:val="en-US"/>
              </w:rPr>
              <w:br/>
              <w:t>MOL WT: 146.3</w:t>
            </w:r>
            <w:r w:rsidRPr="00802748">
              <w:rPr>
                <w:lang w:val="en-US"/>
              </w:rPr>
              <w:br/>
              <w:t>------------------------------ EPI SUMMARY (v4.00) --------------------------</w:t>
            </w:r>
            <w:r w:rsidRPr="00802748">
              <w:rPr>
                <w:lang w:val="en-US"/>
              </w:rPr>
              <w:br/>
              <w:t>Physical Property Inputs:</w:t>
            </w:r>
            <w:r w:rsidRPr="00802748">
              <w:rPr>
                <w:lang w:val="en-US"/>
              </w:rPr>
              <w:br/>
              <w:t>Log Kow (octanol-water):   ------</w:t>
            </w:r>
            <w:r w:rsidRPr="00802748">
              <w:rPr>
                <w:lang w:val="en-US"/>
              </w:rPr>
              <w:br/>
              <w:t>Boiling Point (deg C)  :   199.10</w:t>
            </w:r>
            <w:r w:rsidRPr="00802748">
              <w:rPr>
                <w:lang w:val="en-US"/>
              </w:rPr>
              <w:br/>
              <w:t>Melting Point (deg C)  :   -49.20</w:t>
            </w:r>
            <w:r w:rsidRPr="00802748">
              <w:rPr>
                <w:lang w:val="en-US"/>
              </w:rPr>
              <w:br/>
              <w:t>Vapor Pressure (mm Hg) :   0.43</w:t>
            </w:r>
            <w:r w:rsidRPr="00802748">
              <w:rPr>
                <w:lang w:val="en-US"/>
              </w:rPr>
              <w:br/>
              <w:t>Water Solubility (mg/L):   4</w:t>
            </w:r>
            <w:r w:rsidRPr="00802748">
              <w:rPr>
                <w:lang w:val="en-US"/>
              </w:rPr>
              <w:br/>
              <w:t>Henry LC (atm-m3/mole) :   ------</w:t>
            </w:r>
            <w:r w:rsidRPr="00802748">
              <w:rPr>
                <w:lang w:val="en-US"/>
              </w:rPr>
              <w:br/>
            </w:r>
            <w:r w:rsidRPr="00802748">
              <w:rPr>
                <w:lang w:val="en-US"/>
              </w:rPr>
              <w:br/>
            </w:r>
            <w:r w:rsidRPr="00802748">
              <w:rPr>
                <w:lang w:val="en-US"/>
              </w:rPr>
              <w:lastRenderedPageBreak/>
              <w:t>Level III Fugacity Model (Full-Output):</w:t>
            </w:r>
            <w:r w:rsidRPr="00802748">
              <w:rPr>
                <w:lang w:val="en-US"/>
              </w:rPr>
              <w:br/>
              <w:t>=======================================</w:t>
            </w:r>
            <w:r w:rsidRPr="00802748">
              <w:rPr>
                <w:lang w:val="en-US"/>
              </w:rPr>
              <w:br/>
              <w:t>Chem Name   : 1-Octanethiol</w:t>
            </w:r>
            <w:r w:rsidRPr="00802748">
              <w:rPr>
                <w:lang w:val="en-US"/>
              </w:rPr>
              <w:br/>
              <w:t>Molecular Wt: 146.29</w:t>
            </w:r>
            <w:r w:rsidRPr="00802748">
              <w:rPr>
                <w:lang w:val="en-US"/>
              </w:rPr>
              <w:br/>
              <w:t>Henry's LC  : 0.0207 atm-m3/mole (calc VP/Wsol)</w:t>
            </w:r>
            <w:r w:rsidRPr="00802748">
              <w:rPr>
                <w:lang w:val="en-US"/>
              </w:rPr>
              <w:br/>
              <w:t>Vapor Press : 0.43 mm Hg  (user-entered)</w:t>
            </w:r>
            <w:r w:rsidRPr="00802748">
              <w:rPr>
                <w:lang w:val="en-US"/>
              </w:rPr>
              <w:br/>
              <w:t>Log Kow     : 4.21  (Kowwin program)</w:t>
            </w:r>
            <w:r w:rsidRPr="00802748">
              <w:rPr>
                <w:lang w:val="en-US"/>
              </w:rPr>
              <w:br/>
              <w:t>Soil Koc    : 796  (KOCWIN MCI method)</w:t>
            </w:r>
            <w:r w:rsidRPr="00802748">
              <w:rPr>
                <w:lang w:val="en-US"/>
              </w:rPr>
              <w:br/>
            </w:r>
            <w:r w:rsidRPr="00802748">
              <w:rPr>
                <w:lang w:val="en-US"/>
              </w:rPr>
              <w:br/>
              <w:t>Mass Amount       Half-Life      Emissions</w:t>
            </w:r>
            <w:r w:rsidRPr="00802748">
              <w:rPr>
                <w:lang w:val="en-US"/>
              </w:rPr>
              <w:br/>
              <w:t xml:space="preserve">            (percent)        (hr)          (kg/hr)</w:t>
            </w:r>
            <w:r w:rsidRPr="00802748">
              <w:rPr>
                <w:lang w:val="en-US"/>
              </w:rPr>
              <w:br/>
              <w:t>Air            3.97            5.15         1000</w:t>
            </w:r>
            <w:r w:rsidRPr="00802748">
              <w:rPr>
                <w:lang w:val="en-US"/>
              </w:rPr>
              <w:br/>
              <w:t>Water     46.9            360            1000</w:t>
            </w:r>
            <w:r w:rsidRPr="00802748">
              <w:rPr>
                <w:lang w:val="en-US"/>
              </w:rPr>
              <w:br/>
              <w:t>Soil         47.8            720           1000</w:t>
            </w:r>
            <w:r w:rsidRPr="00802748">
              <w:rPr>
                <w:lang w:val="en-US"/>
              </w:rPr>
              <w:br/>
              <w:t>Sediment  1.36    3.24e+003          0</w:t>
            </w:r>
            <w:r w:rsidRPr="00802748">
              <w:rPr>
                <w:lang w:val="en-US"/>
              </w:rPr>
              <w:br/>
            </w:r>
            <w:r w:rsidRPr="00802748">
              <w:rPr>
                <w:lang w:val="en-US"/>
              </w:rPr>
              <w:br/>
              <w:t xml:space="preserve">                 Fugacity    Reaction       Advection   Reaction    Advection</w:t>
            </w:r>
            <w:r w:rsidRPr="00802748">
              <w:rPr>
                <w:lang w:val="en-US"/>
              </w:rPr>
              <w:br/>
              <w:t xml:space="preserve">                   (atm)         (kg/hr)          (kg/hr)       (percent)   (percent)</w:t>
            </w:r>
            <w:r w:rsidRPr="00802748">
              <w:rPr>
                <w:lang w:val="en-US"/>
              </w:rPr>
              <w:br/>
              <w:t>Air            2.63e-011    2.12e+003     157             70.5           5.24</w:t>
            </w:r>
            <w:r w:rsidRPr="00802748">
              <w:rPr>
                <w:lang w:val="en-US"/>
              </w:rPr>
              <w:br/>
              <w:t>Water       1.31e-007    358               186              11.9           6.19</w:t>
            </w:r>
            <w:r w:rsidRPr="00802748">
              <w:rPr>
                <w:lang w:val="en-US"/>
              </w:rPr>
              <w:br/>
              <w:t>Soil           7.59e-008    182                 0                6.07          0</w:t>
            </w:r>
            <w:r w:rsidRPr="00802748">
              <w:rPr>
                <w:lang w:val="en-US"/>
              </w:rPr>
              <w:br/>
              <w:t>Sediment  9.48e-008    1.15             0.108          0.0384     0.00359</w:t>
            </w:r>
            <w:r w:rsidRPr="00802748">
              <w:rPr>
                <w:lang w:val="en-US"/>
              </w:rPr>
              <w:br/>
            </w:r>
            <w:r w:rsidRPr="00802748">
              <w:rPr>
                <w:lang w:val="en-US"/>
              </w:rPr>
              <w:br/>
              <w:t>Persistence Time: 132 hr</w:t>
            </w:r>
            <w:r w:rsidRPr="00802748">
              <w:rPr>
                <w:lang w:val="en-US"/>
              </w:rPr>
              <w:br/>
              <w:t>Reaction Time:    149 hr</w:t>
            </w:r>
            <w:r w:rsidRPr="00802748">
              <w:rPr>
                <w:lang w:val="en-US"/>
              </w:rPr>
              <w:br/>
              <w:t>Advection Time:   1.15e+003 hr</w:t>
            </w:r>
            <w:r w:rsidRPr="00802748">
              <w:rPr>
                <w:lang w:val="en-US"/>
              </w:rPr>
              <w:br/>
              <w:t>Percent Reacted:  88.6</w:t>
            </w:r>
            <w:r w:rsidRPr="00802748">
              <w:rPr>
                <w:lang w:val="en-US"/>
              </w:rPr>
              <w:br/>
              <w:t>Percent Advected: 11.4</w:t>
            </w:r>
            <w:r w:rsidRPr="00802748">
              <w:rPr>
                <w:lang w:val="en-US"/>
              </w:rPr>
              <w:br/>
            </w:r>
            <w:r w:rsidRPr="00802748">
              <w:rPr>
                <w:lang w:val="en-US"/>
              </w:rPr>
              <w:br/>
              <w:t>Half-Lives (hr), (based upon Biowin (Ultimate) and Aopwin):</w:t>
            </w:r>
            <w:r w:rsidRPr="00802748">
              <w:rPr>
                <w:lang w:val="en-US"/>
              </w:rPr>
              <w:br/>
              <w:t>Air:      5.15</w:t>
            </w:r>
            <w:r w:rsidRPr="00802748">
              <w:rPr>
                <w:lang w:val="en-US"/>
              </w:rPr>
              <w:br/>
              <w:t>Water:    360</w:t>
            </w:r>
            <w:r w:rsidRPr="00802748">
              <w:rPr>
                <w:lang w:val="en-US"/>
              </w:rPr>
              <w:br/>
              <w:t>Soil:     720</w:t>
            </w:r>
            <w:r w:rsidRPr="00802748">
              <w:rPr>
                <w:lang w:val="en-US"/>
              </w:rPr>
              <w:br/>
              <w:t>Sediment: 3240</w:t>
            </w:r>
            <w:r w:rsidRPr="00802748">
              <w:rPr>
                <w:lang w:val="en-US"/>
              </w:rPr>
              <w:br/>
              <w:t>Biowin estimate: 3.174  (weeks)</w:t>
            </w:r>
            <w:r w:rsidRPr="00802748">
              <w:rPr>
                <w:lang w:val="en-US"/>
              </w:rPr>
              <w:br/>
            </w:r>
            <w:r w:rsidRPr="00802748">
              <w:rPr>
                <w:lang w:val="en-US"/>
              </w:rPr>
              <w:br/>
              <w:t>Advection Times (hr):</w:t>
            </w:r>
            <w:r w:rsidRPr="00802748">
              <w:rPr>
                <w:lang w:val="en-US"/>
              </w:rPr>
              <w:br/>
              <w:t>Air:      100</w:t>
            </w:r>
            <w:r w:rsidRPr="00802748">
              <w:rPr>
                <w:lang w:val="en-US"/>
              </w:rPr>
              <w:br/>
              <w:t>Water:    1000</w:t>
            </w:r>
            <w:r w:rsidRPr="00802748">
              <w:rPr>
                <w:lang w:val="en-US"/>
              </w:rPr>
              <w:br/>
              <w:t>Sediment: 5e+004</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Conclusion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Mass Amount</w:t>
            </w:r>
            <w:r w:rsidRPr="00802748">
              <w:rPr>
                <w:lang w:val="en-US"/>
              </w:rPr>
              <w:br/>
              <w:t xml:space="preserve">                   (percent)</w:t>
            </w:r>
            <w:r w:rsidRPr="00802748">
              <w:rPr>
                <w:lang w:val="en-US"/>
              </w:rPr>
              <w:br/>
              <w:t>Air                  3.97</w:t>
            </w:r>
            <w:r w:rsidRPr="00802748">
              <w:rPr>
                <w:lang w:val="en-US"/>
              </w:rPr>
              <w:br/>
              <w:t>Water            46.9</w:t>
            </w:r>
            <w:r w:rsidRPr="00802748">
              <w:rPr>
                <w:lang w:val="en-US"/>
              </w:rPr>
              <w:br/>
              <w:t>Soil                47.8</w:t>
            </w:r>
            <w:r w:rsidRPr="00802748">
              <w:rPr>
                <w:lang w:val="en-US"/>
              </w:rPr>
              <w:br/>
              <w:t>Sediment        1.36</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an acceptable computer model</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Media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Air</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Calculation according Mackay, Level III</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SMILES : SCCCCCCCC</w:t>
            </w:r>
            <w:r w:rsidRPr="00802748">
              <w:rPr>
                <w:lang w:val="en-US"/>
              </w:rPr>
              <w:br/>
              <w:t>CHEM: 1- Octanethiol</w:t>
            </w:r>
            <w:r w:rsidRPr="00802748">
              <w:rPr>
                <w:lang w:val="en-US"/>
              </w:rPr>
              <w:br/>
              <w:t>CAS NUM: 111-88-6</w:t>
            </w:r>
            <w:r w:rsidRPr="00802748">
              <w:rPr>
                <w:lang w:val="en-US"/>
              </w:rPr>
              <w:br/>
              <w:t>MOL FOR: C8H18S</w:t>
            </w:r>
            <w:r w:rsidRPr="00802748">
              <w:rPr>
                <w:lang w:val="en-US"/>
              </w:rPr>
              <w:br/>
              <w:t>MOL WT: 146.3</w:t>
            </w:r>
            <w:r w:rsidRPr="00802748">
              <w:rPr>
                <w:lang w:val="en-US"/>
              </w:rPr>
              <w:br/>
              <w:t>------------------------------ EPI SUMMARY (v4.00) --------------------------</w:t>
            </w:r>
            <w:r w:rsidRPr="00802748">
              <w:rPr>
                <w:lang w:val="en-US"/>
              </w:rPr>
              <w:br/>
            </w:r>
            <w:r w:rsidRPr="00802748">
              <w:rPr>
                <w:lang w:val="en-US"/>
              </w:rPr>
              <w:lastRenderedPageBreak/>
              <w:t>Physical Property Inputs:</w:t>
            </w:r>
            <w:r w:rsidRPr="00802748">
              <w:rPr>
                <w:lang w:val="en-US"/>
              </w:rPr>
              <w:br/>
              <w:t>Log Kow (octanol-water):   ------</w:t>
            </w:r>
            <w:r w:rsidRPr="00802748">
              <w:rPr>
                <w:lang w:val="en-US"/>
              </w:rPr>
              <w:br/>
              <w:t>Boiling Point (deg C)  :   199.10</w:t>
            </w:r>
            <w:r w:rsidRPr="00802748">
              <w:rPr>
                <w:lang w:val="en-US"/>
              </w:rPr>
              <w:br/>
              <w:t>Melting Point (deg C)  :   -49.20</w:t>
            </w:r>
            <w:r w:rsidRPr="00802748">
              <w:rPr>
                <w:lang w:val="en-US"/>
              </w:rPr>
              <w:br/>
              <w:t>Vapor Pressure (mm Hg) :   0.43</w:t>
            </w:r>
            <w:r w:rsidRPr="00802748">
              <w:rPr>
                <w:lang w:val="en-US"/>
              </w:rPr>
              <w:br/>
              <w:t>Water Solubility (mg/L):   4</w:t>
            </w:r>
            <w:r w:rsidRPr="00802748">
              <w:rPr>
                <w:lang w:val="en-US"/>
              </w:rPr>
              <w:br/>
              <w:t>Henry LC (atm-m3/mole) :   ------</w:t>
            </w:r>
            <w:r w:rsidRPr="00802748">
              <w:rPr>
                <w:lang w:val="en-US"/>
              </w:rPr>
              <w:br/>
            </w:r>
            <w:r w:rsidRPr="00802748">
              <w:rPr>
                <w:lang w:val="en-US"/>
              </w:rPr>
              <w:br/>
              <w:t xml:space="preserve"> Level III Fugacity Model (Full-Output):</w:t>
            </w:r>
            <w:r w:rsidRPr="00802748">
              <w:rPr>
                <w:lang w:val="en-US"/>
              </w:rPr>
              <w:br/>
              <w:t>=======================================</w:t>
            </w:r>
            <w:r w:rsidRPr="00802748">
              <w:rPr>
                <w:lang w:val="en-US"/>
              </w:rPr>
              <w:br/>
              <w:t>Chem Name   : 1-Octanethiol</w:t>
            </w:r>
            <w:r w:rsidRPr="00802748">
              <w:rPr>
                <w:lang w:val="en-US"/>
              </w:rPr>
              <w:br/>
              <w:t>Molecular Wt: 146.29</w:t>
            </w:r>
            <w:r w:rsidRPr="00802748">
              <w:rPr>
                <w:lang w:val="en-US"/>
              </w:rPr>
              <w:br/>
              <w:t>Henry's LC  : 0.0207 atm-m3/mole (calc VP/Wsol)</w:t>
            </w:r>
            <w:r w:rsidRPr="00802748">
              <w:rPr>
                <w:lang w:val="en-US"/>
              </w:rPr>
              <w:br/>
              <w:t>Vapor Press : 0.43 mm Hg  (user-entered)</w:t>
            </w:r>
            <w:r w:rsidRPr="00802748">
              <w:rPr>
                <w:lang w:val="en-US"/>
              </w:rPr>
              <w:br/>
              <w:t>Log Kow     : 4.21  (Kowwin program)</w:t>
            </w:r>
            <w:r w:rsidRPr="00802748">
              <w:rPr>
                <w:lang w:val="en-US"/>
              </w:rPr>
              <w:br/>
              <w:t>Soil Koc    : 796  (KOCWIN MCI method)</w:t>
            </w:r>
            <w:r w:rsidRPr="00802748">
              <w:rPr>
                <w:lang w:val="en-US"/>
              </w:rPr>
              <w:br/>
            </w:r>
            <w:r w:rsidRPr="00802748">
              <w:rPr>
                <w:lang w:val="en-US"/>
              </w:rPr>
              <w:br/>
              <w:t xml:space="preserve">        Mass Amount    Half-Life       Emissions</w:t>
            </w:r>
            <w:r w:rsidRPr="00802748">
              <w:rPr>
                <w:lang w:val="en-US"/>
              </w:rPr>
              <w:br/>
              <w:t xml:space="preserve">             (percent)          (hr)               (kg/hr)</w:t>
            </w:r>
            <w:r w:rsidRPr="00802748">
              <w:rPr>
                <w:lang w:val="en-US"/>
              </w:rPr>
              <w:br/>
              <w:t>Air             99.5            5.15              1000</w:t>
            </w:r>
            <w:r w:rsidRPr="00802748">
              <w:rPr>
                <w:lang w:val="en-US"/>
              </w:rPr>
              <w:br/>
              <w:t>Water        0.109          360                   0</w:t>
            </w:r>
            <w:r w:rsidRPr="00802748">
              <w:rPr>
                <w:lang w:val="en-US"/>
              </w:rPr>
              <w:br/>
              <w:t>Soil           0.341           720                  0</w:t>
            </w:r>
            <w:r w:rsidRPr="00802748">
              <w:rPr>
                <w:lang w:val="en-US"/>
              </w:rPr>
              <w:br/>
              <w:t>Sediment  0.00316   3.24e+003           0</w:t>
            </w:r>
            <w:r w:rsidRPr="00802748">
              <w:rPr>
                <w:lang w:val="en-US"/>
              </w:rPr>
              <w:br/>
            </w:r>
            <w:r w:rsidRPr="00802748">
              <w:rPr>
                <w:lang w:val="en-US"/>
              </w:rPr>
              <w:br/>
              <w:t xml:space="preserve">                Fugacity      Reaction    Advection    Reaction     Advection</w:t>
            </w:r>
            <w:r w:rsidRPr="00802748">
              <w:rPr>
                <w:lang w:val="en-US"/>
              </w:rPr>
              <w:br/>
              <w:t xml:space="preserve">                   (atm)          (kg/hr)       (kg/hr)        (percent)      (percent)</w:t>
            </w:r>
            <w:r w:rsidRPr="00802748">
              <w:rPr>
                <w:lang w:val="en-US"/>
              </w:rPr>
              <w:br/>
              <w:t>Air            1.16e-011    931              69.2              93.1             6.92</w:t>
            </w:r>
            <w:r w:rsidRPr="00802748">
              <w:rPr>
                <w:lang w:val="en-US"/>
              </w:rPr>
              <w:br/>
              <w:t>Water       5.33e-012    0.0145         0.00756      0.00145       0.000756</w:t>
            </w:r>
            <w:r w:rsidRPr="00802748">
              <w:rPr>
                <w:lang w:val="en-US"/>
              </w:rPr>
              <w:br/>
              <w:t>Soil           9.51e-012    0.0228           0               0.00228          0</w:t>
            </w:r>
            <w:r w:rsidRPr="00802748">
              <w:rPr>
                <w:lang w:val="en-US"/>
              </w:rPr>
              <w:br/>
              <w:t>Sediment  3.86e-012    4.69e-005   4.39e-006   4.69e-006   4.39e-007</w:t>
            </w:r>
            <w:r w:rsidRPr="00802748">
              <w:rPr>
                <w:lang w:val="en-US"/>
              </w:rPr>
              <w:br/>
            </w:r>
            <w:r w:rsidRPr="00802748">
              <w:rPr>
                <w:lang w:val="en-US"/>
              </w:rPr>
              <w:br/>
              <w:t>Persistence Time: 6.95 hr</w:t>
            </w:r>
            <w:r w:rsidRPr="00802748">
              <w:rPr>
                <w:lang w:val="en-US"/>
              </w:rPr>
              <w:br/>
              <w:t>Reaction Time:    7.47 hr</w:t>
            </w:r>
            <w:r w:rsidRPr="00802748">
              <w:rPr>
                <w:lang w:val="en-US"/>
              </w:rPr>
              <w:br/>
              <w:t>Advection Time:   100 hr</w:t>
            </w:r>
            <w:r w:rsidRPr="00802748">
              <w:rPr>
                <w:lang w:val="en-US"/>
              </w:rPr>
              <w:br/>
              <w:t>Percent Reacted:  93.1</w:t>
            </w:r>
            <w:r w:rsidRPr="00802748">
              <w:rPr>
                <w:lang w:val="en-US"/>
              </w:rPr>
              <w:br/>
              <w:t>Percent Advected: 6.92</w:t>
            </w:r>
            <w:r w:rsidRPr="00802748">
              <w:rPr>
                <w:lang w:val="en-US"/>
              </w:rPr>
              <w:br/>
            </w:r>
            <w:r w:rsidRPr="00802748">
              <w:rPr>
                <w:lang w:val="en-US"/>
              </w:rPr>
              <w:br/>
              <w:t>Half-Lives (hr), (based upon Biowin (Ultimate) and Aopwin):</w:t>
            </w:r>
            <w:r w:rsidRPr="00802748">
              <w:rPr>
                <w:lang w:val="en-US"/>
              </w:rPr>
              <w:br/>
              <w:t>Air:      5.15</w:t>
            </w:r>
            <w:r w:rsidRPr="00802748">
              <w:rPr>
                <w:lang w:val="en-US"/>
              </w:rPr>
              <w:br/>
              <w:t>Water:    360</w:t>
            </w:r>
            <w:r w:rsidRPr="00802748">
              <w:rPr>
                <w:lang w:val="en-US"/>
              </w:rPr>
              <w:br/>
              <w:t>Soil:     720</w:t>
            </w:r>
            <w:r w:rsidRPr="00802748">
              <w:rPr>
                <w:lang w:val="en-US"/>
              </w:rPr>
              <w:br/>
              <w:t>Sediment: 3240</w:t>
            </w:r>
            <w:r w:rsidRPr="00802748">
              <w:rPr>
                <w:lang w:val="en-US"/>
              </w:rPr>
              <w:br/>
              <w:t>Biowin estimate: 3.174  (weeks)</w:t>
            </w:r>
            <w:r w:rsidRPr="00802748">
              <w:rPr>
                <w:lang w:val="en-US"/>
              </w:rPr>
              <w:br/>
            </w:r>
            <w:r w:rsidRPr="00802748">
              <w:rPr>
                <w:lang w:val="en-US"/>
              </w:rPr>
              <w:br/>
              <w:t>Advection Times (hr):</w:t>
            </w:r>
            <w:r w:rsidRPr="00802748">
              <w:rPr>
                <w:lang w:val="en-US"/>
              </w:rPr>
              <w:br/>
              <w:t>Air:      100</w:t>
            </w:r>
            <w:r w:rsidRPr="00802748">
              <w:rPr>
                <w:lang w:val="en-US"/>
              </w:rPr>
              <w:br/>
              <w:t>Water:    1000</w:t>
            </w:r>
            <w:r w:rsidRPr="00802748">
              <w:rPr>
                <w:lang w:val="en-US"/>
              </w:rPr>
              <w:br/>
              <w:t>Sediment: 5e+004</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Conclusion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Mass Amount</w:t>
            </w:r>
            <w:r w:rsidRPr="00802748">
              <w:rPr>
                <w:lang w:val="en-US"/>
              </w:rPr>
              <w:br/>
              <w:t xml:space="preserve">                   (percent)</w:t>
            </w:r>
            <w:r w:rsidRPr="00802748">
              <w:rPr>
                <w:lang w:val="en-US"/>
              </w:rPr>
              <w:br/>
              <w:t>Air                  99.5</w:t>
            </w:r>
            <w:r w:rsidRPr="00802748">
              <w:rPr>
                <w:lang w:val="en-US"/>
              </w:rPr>
              <w:br/>
              <w:t>Water            .109</w:t>
            </w:r>
            <w:r w:rsidRPr="00802748">
              <w:rPr>
                <w:lang w:val="en-US"/>
              </w:rPr>
              <w:br/>
              <w:t>Soil                0.341</w:t>
            </w:r>
            <w:r w:rsidRPr="00802748">
              <w:rPr>
                <w:lang w:val="en-US"/>
              </w:rPr>
              <w:br/>
              <w:t>Sediment        0.00316</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an acceptable computer model</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Media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Water</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Calculation according Mackay, Level III</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SMILES : SCCCCCCCC</w:t>
            </w:r>
            <w:r w:rsidRPr="00802748">
              <w:rPr>
                <w:lang w:val="en-US"/>
              </w:rPr>
              <w:br/>
              <w:t>CHEM: 1- Octanethiol</w:t>
            </w:r>
            <w:r w:rsidRPr="00802748">
              <w:rPr>
                <w:lang w:val="en-US"/>
              </w:rPr>
              <w:br/>
              <w:t>CAS NUM: 111-88-6</w:t>
            </w:r>
            <w:r w:rsidRPr="00802748">
              <w:rPr>
                <w:lang w:val="en-US"/>
              </w:rPr>
              <w:br/>
              <w:t>MOL FOR: C8H18S</w:t>
            </w:r>
            <w:r w:rsidRPr="00802748">
              <w:rPr>
                <w:lang w:val="en-US"/>
              </w:rPr>
              <w:br/>
              <w:t>MOL WT: 146.3</w:t>
            </w:r>
            <w:r w:rsidRPr="00802748">
              <w:rPr>
                <w:lang w:val="en-US"/>
              </w:rPr>
              <w:br/>
              <w:t>------------------------------ EPI SUMMARY (v4.00) --------------------------</w:t>
            </w:r>
            <w:r w:rsidRPr="00802748">
              <w:rPr>
                <w:lang w:val="en-US"/>
              </w:rPr>
              <w:br/>
              <w:t>Physical Property Inputs:</w:t>
            </w:r>
            <w:r w:rsidRPr="00802748">
              <w:rPr>
                <w:lang w:val="en-US"/>
              </w:rPr>
              <w:br/>
              <w:t>Log Kow (octanol-water):   ------</w:t>
            </w:r>
            <w:r w:rsidRPr="00802748">
              <w:rPr>
                <w:lang w:val="en-US"/>
              </w:rPr>
              <w:br/>
              <w:t>Boiling Point (deg C)  :   199.10</w:t>
            </w:r>
            <w:r w:rsidRPr="00802748">
              <w:rPr>
                <w:lang w:val="en-US"/>
              </w:rPr>
              <w:br/>
              <w:t>Melting Point (deg C)  :   -49.20</w:t>
            </w:r>
            <w:r w:rsidRPr="00802748">
              <w:rPr>
                <w:lang w:val="en-US"/>
              </w:rPr>
              <w:br/>
              <w:t>Vapor Pressure (mm Hg) :   0.43</w:t>
            </w:r>
            <w:r w:rsidRPr="00802748">
              <w:rPr>
                <w:lang w:val="en-US"/>
              </w:rPr>
              <w:br/>
              <w:t>Water Solubility (mg/L):   4</w:t>
            </w:r>
            <w:r w:rsidRPr="00802748">
              <w:rPr>
                <w:lang w:val="en-US"/>
              </w:rPr>
              <w:br/>
              <w:t>Henry LC (atm-m3/mole) :   ------</w:t>
            </w:r>
            <w:r w:rsidRPr="00802748">
              <w:rPr>
                <w:lang w:val="en-US"/>
              </w:rPr>
              <w:br/>
            </w:r>
            <w:r w:rsidRPr="00802748">
              <w:rPr>
                <w:lang w:val="en-US"/>
              </w:rPr>
              <w:br/>
              <w:t>Level III Fugacity Model (Full-Output):</w:t>
            </w:r>
            <w:r w:rsidRPr="00802748">
              <w:rPr>
                <w:lang w:val="en-US"/>
              </w:rPr>
              <w:br/>
              <w:t>=======================================</w:t>
            </w:r>
            <w:r w:rsidRPr="00802748">
              <w:rPr>
                <w:lang w:val="en-US"/>
              </w:rPr>
              <w:br/>
              <w:t>Chem Name   : 1-Octanethiol</w:t>
            </w:r>
            <w:r w:rsidRPr="00802748">
              <w:rPr>
                <w:lang w:val="en-US"/>
              </w:rPr>
              <w:br/>
              <w:t>Molecular Wt: 146.29</w:t>
            </w:r>
            <w:r w:rsidRPr="00802748">
              <w:rPr>
                <w:lang w:val="en-US"/>
              </w:rPr>
              <w:br/>
              <w:t>Henry's LC  : 0.0207 atm-m3/mole (calc VP/Wsol)</w:t>
            </w:r>
            <w:r w:rsidRPr="00802748">
              <w:rPr>
                <w:lang w:val="en-US"/>
              </w:rPr>
              <w:br/>
              <w:t>Vapor Press : 0.43 mm Hg  (user-entered)</w:t>
            </w:r>
            <w:r w:rsidRPr="00802748">
              <w:rPr>
                <w:lang w:val="en-US"/>
              </w:rPr>
              <w:br/>
              <w:t>Log Kow     : 4.21  (Kowwin program)</w:t>
            </w:r>
            <w:r w:rsidRPr="00802748">
              <w:rPr>
                <w:lang w:val="en-US"/>
              </w:rPr>
              <w:br/>
              <w:t>Soil Koc    : 796  (KOCWIN MCI method)</w:t>
            </w:r>
            <w:r w:rsidRPr="00802748">
              <w:rPr>
                <w:lang w:val="en-US"/>
              </w:rPr>
              <w:br/>
            </w:r>
            <w:r w:rsidRPr="00802748">
              <w:rPr>
                <w:lang w:val="en-US"/>
              </w:rPr>
              <w:br/>
              <w:t xml:space="preserve">           Mass Amount    Half-Life    Emissions</w:t>
            </w:r>
            <w:r w:rsidRPr="00802748">
              <w:rPr>
                <w:lang w:val="en-US"/>
              </w:rPr>
              <w:br/>
              <w:t xml:space="preserve">               (percent)           (hr)           (kg/hr)</w:t>
            </w:r>
            <w:r w:rsidRPr="00802748">
              <w:rPr>
                <w:lang w:val="en-US"/>
              </w:rPr>
              <w:br/>
              <w:t>Air             1.63               5.15               0</w:t>
            </w:r>
            <w:r w:rsidRPr="00802748">
              <w:rPr>
                <w:lang w:val="en-US"/>
              </w:rPr>
              <w:br/>
              <w:t>Water        95.6               360            1000</w:t>
            </w:r>
            <w:r w:rsidRPr="00802748">
              <w:rPr>
                <w:lang w:val="en-US"/>
              </w:rPr>
              <w:br/>
              <w:t>Soil           0.00558         720                0</w:t>
            </w:r>
            <w:r w:rsidRPr="00802748">
              <w:rPr>
                <w:lang w:val="en-US"/>
              </w:rPr>
              <w:br/>
              <w:t>Sediment  2.77            3.24e+003        0</w:t>
            </w:r>
            <w:r w:rsidRPr="00802748">
              <w:rPr>
                <w:lang w:val="en-US"/>
              </w:rPr>
              <w:br/>
            </w:r>
            <w:r w:rsidRPr="00802748">
              <w:rPr>
                <w:lang w:val="en-US"/>
              </w:rPr>
              <w:br/>
              <w:t xml:space="preserve">                  Fugacity    Reaction    Advection    Reaction    Advection</w:t>
            </w:r>
            <w:r w:rsidRPr="00802748">
              <w:rPr>
                <w:lang w:val="en-US"/>
              </w:rPr>
              <w:br/>
              <w:t xml:space="preserve">                    (atm)         (kg/hr)        (kg/hr)       (percent)     (percent)</w:t>
            </w:r>
            <w:r w:rsidRPr="00802748">
              <w:rPr>
                <w:lang w:val="en-US"/>
              </w:rPr>
              <w:br/>
              <w:t>Air             5.28e-012      425            31.6           42.5             3.16</w:t>
            </w:r>
            <w:r w:rsidRPr="00802748">
              <w:rPr>
                <w:lang w:val="en-US"/>
              </w:rPr>
              <w:br/>
              <w:t>Water        1.31e-007      357           185            35.7            18.5</w:t>
            </w:r>
            <w:r w:rsidRPr="00802748">
              <w:rPr>
                <w:lang w:val="en-US"/>
              </w:rPr>
              <w:br/>
              <w:t>Soil           4.34e-012      0.0104        0              0.00104          0</w:t>
            </w:r>
            <w:r w:rsidRPr="00802748">
              <w:rPr>
                <w:lang w:val="en-US"/>
              </w:rPr>
              <w:br/>
              <w:t>Sediment  9.46e-008      1.15          0.108         0.115          0.0108</w:t>
            </w:r>
            <w:r w:rsidRPr="00802748">
              <w:rPr>
                <w:lang w:val="en-US"/>
              </w:rPr>
              <w:br/>
            </w:r>
            <w:r w:rsidRPr="00802748">
              <w:rPr>
                <w:lang w:val="en-US"/>
              </w:rPr>
              <w:br/>
              <w:t>Persistence Time: 194 hr</w:t>
            </w:r>
            <w:r w:rsidRPr="00802748">
              <w:rPr>
                <w:lang w:val="en-US"/>
              </w:rPr>
              <w:br/>
              <w:t>Reaction Time:    248 hr</w:t>
            </w:r>
            <w:r w:rsidRPr="00802748">
              <w:rPr>
                <w:lang w:val="en-US"/>
              </w:rPr>
              <w:br/>
              <w:t>Advection Time:   893 hr</w:t>
            </w:r>
            <w:r w:rsidRPr="00802748">
              <w:rPr>
                <w:lang w:val="en-US"/>
              </w:rPr>
              <w:br/>
              <w:t>Percent Reacted:  78.3</w:t>
            </w:r>
            <w:r w:rsidRPr="00802748">
              <w:rPr>
                <w:lang w:val="en-US"/>
              </w:rPr>
              <w:br/>
              <w:t>Percent Advected: 21.7</w:t>
            </w:r>
            <w:r w:rsidRPr="00802748">
              <w:rPr>
                <w:lang w:val="en-US"/>
              </w:rPr>
              <w:br/>
            </w:r>
            <w:r w:rsidRPr="00802748">
              <w:rPr>
                <w:lang w:val="en-US"/>
              </w:rPr>
              <w:br/>
              <w:t>Half-Lives (hr), (based upon Biowin (Ultimate) and Aopwin):</w:t>
            </w:r>
            <w:r w:rsidRPr="00802748">
              <w:rPr>
                <w:lang w:val="en-US"/>
              </w:rPr>
              <w:br/>
              <w:t>Air:      5.15</w:t>
            </w:r>
            <w:r w:rsidRPr="00802748">
              <w:rPr>
                <w:lang w:val="en-US"/>
              </w:rPr>
              <w:br/>
              <w:t>Water:    360</w:t>
            </w:r>
            <w:r w:rsidRPr="00802748">
              <w:rPr>
                <w:lang w:val="en-US"/>
              </w:rPr>
              <w:br/>
              <w:t>Soil:     720</w:t>
            </w:r>
            <w:r w:rsidRPr="00802748">
              <w:rPr>
                <w:lang w:val="en-US"/>
              </w:rPr>
              <w:br/>
              <w:t>Sediment: 3240</w:t>
            </w:r>
            <w:r w:rsidRPr="00802748">
              <w:rPr>
                <w:lang w:val="en-US"/>
              </w:rPr>
              <w:br/>
              <w:t>Biowin estimate: 3.174  (weeks)</w:t>
            </w:r>
            <w:r w:rsidRPr="00802748">
              <w:rPr>
                <w:lang w:val="en-US"/>
              </w:rPr>
              <w:br/>
            </w:r>
            <w:r w:rsidRPr="00802748">
              <w:rPr>
                <w:lang w:val="en-US"/>
              </w:rPr>
              <w:br/>
              <w:t>Advection Times (hr):</w:t>
            </w:r>
            <w:r w:rsidRPr="00802748">
              <w:rPr>
                <w:lang w:val="en-US"/>
              </w:rPr>
              <w:br/>
              <w:t>Air:      100</w:t>
            </w:r>
            <w:r w:rsidRPr="00802748">
              <w:rPr>
                <w:lang w:val="en-US"/>
              </w:rPr>
              <w:br/>
              <w:t>Water:    1000</w:t>
            </w:r>
            <w:r w:rsidRPr="00802748">
              <w:rPr>
                <w:lang w:val="en-US"/>
              </w:rPr>
              <w:br/>
              <w:t>Sediment: 5e+004</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Conclusion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Mass Amount</w:t>
            </w:r>
            <w:r w:rsidRPr="00802748">
              <w:rPr>
                <w:lang w:val="en-US"/>
              </w:rPr>
              <w:br/>
              <w:t xml:space="preserve">                   (percent)</w:t>
            </w:r>
            <w:r w:rsidRPr="00802748">
              <w:rPr>
                <w:lang w:val="en-US"/>
              </w:rPr>
              <w:br/>
              <w:t>Air                  1.63</w:t>
            </w:r>
            <w:r w:rsidRPr="00802748">
              <w:rPr>
                <w:lang w:val="en-US"/>
              </w:rPr>
              <w:br/>
              <w:t>Water            .95.6</w:t>
            </w:r>
            <w:r w:rsidRPr="00802748">
              <w:rPr>
                <w:lang w:val="en-US"/>
              </w:rPr>
              <w:br/>
              <w:t>Soil                0.00558</w:t>
            </w:r>
            <w:r w:rsidRPr="00802748">
              <w:rPr>
                <w:lang w:val="en-US"/>
              </w:rPr>
              <w:br/>
            </w:r>
            <w:r w:rsidRPr="00802748">
              <w:rPr>
                <w:lang w:val="en-US"/>
              </w:rPr>
              <w:lastRenderedPageBreak/>
              <w:t>Sediment        2.77</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an acceptable computer model</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Media</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Soil</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Calculation according Mackay, Level III</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SMILES : SCCCCCCCC</w:t>
            </w:r>
            <w:r w:rsidRPr="00802748">
              <w:rPr>
                <w:lang w:val="en-US"/>
              </w:rPr>
              <w:br/>
              <w:t>CHEM: 1- Octanethiol</w:t>
            </w:r>
            <w:r w:rsidRPr="00802748">
              <w:rPr>
                <w:lang w:val="en-US"/>
              </w:rPr>
              <w:br/>
              <w:t>CAS NUM: 111-88-6</w:t>
            </w:r>
            <w:r w:rsidRPr="00802748">
              <w:rPr>
                <w:lang w:val="en-US"/>
              </w:rPr>
              <w:br/>
              <w:t>MOL FOR: C8H18S</w:t>
            </w:r>
            <w:r w:rsidRPr="00802748">
              <w:rPr>
                <w:lang w:val="en-US"/>
              </w:rPr>
              <w:br/>
              <w:t>MOL WT: 146.3</w:t>
            </w:r>
            <w:r w:rsidRPr="00802748">
              <w:rPr>
                <w:lang w:val="en-US"/>
              </w:rPr>
              <w:br/>
              <w:t>------------------------------ EPI SUMMARY (v4.00) --------------------------</w:t>
            </w:r>
            <w:r w:rsidRPr="00802748">
              <w:rPr>
                <w:lang w:val="en-US"/>
              </w:rPr>
              <w:br/>
              <w:t>Physical Property Inputs:</w:t>
            </w:r>
            <w:r w:rsidRPr="00802748">
              <w:rPr>
                <w:lang w:val="en-US"/>
              </w:rPr>
              <w:br/>
              <w:t>Log Kow (octanol-water):   ------</w:t>
            </w:r>
            <w:r w:rsidRPr="00802748">
              <w:rPr>
                <w:lang w:val="en-US"/>
              </w:rPr>
              <w:br/>
              <w:t>Boiling Point (deg C)  :   199.10</w:t>
            </w:r>
            <w:r w:rsidRPr="00802748">
              <w:rPr>
                <w:lang w:val="en-US"/>
              </w:rPr>
              <w:br/>
              <w:t>Melting Point (deg C)  :   -49.20</w:t>
            </w:r>
            <w:r w:rsidRPr="00802748">
              <w:rPr>
                <w:lang w:val="en-US"/>
              </w:rPr>
              <w:br/>
              <w:t>Vapor Pressure (mm Hg) :   0.43</w:t>
            </w:r>
            <w:r w:rsidRPr="00802748">
              <w:rPr>
                <w:lang w:val="en-US"/>
              </w:rPr>
              <w:br/>
              <w:t>Water Solubility (mg/L):   4</w:t>
            </w:r>
            <w:r w:rsidRPr="00802748">
              <w:rPr>
                <w:lang w:val="en-US"/>
              </w:rPr>
              <w:br/>
              <w:t>Henry LC (atm-m3/mole) :   ------</w:t>
            </w:r>
            <w:r w:rsidRPr="00802748">
              <w:rPr>
                <w:lang w:val="en-US"/>
              </w:rPr>
              <w:br/>
            </w:r>
            <w:r w:rsidRPr="00802748">
              <w:rPr>
                <w:lang w:val="en-US"/>
              </w:rPr>
              <w:br/>
              <w:t>Level III Fugacity Model (Full-Output):</w:t>
            </w:r>
            <w:r w:rsidRPr="00802748">
              <w:rPr>
                <w:lang w:val="en-US"/>
              </w:rPr>
              <w:br/>
              <w:t>=======================================</w:t>
            </w:r>
            <w:r w:rsidRPr="00802748">
              <w:rPr>
                <w:lang w:val="en-US"/>
              </w:rPr>
              <w:br/>
              <w:t>Chem Name   : 1-Octanethiol</w:t>
            </w:r>
            <w:r w:rsidRPr="00802748">
              <w:rPr>
                <w:lang w:val="en-US"/>
              </w:rPr>
              <w:br/>
              <w:t>Molecular Wt: 146.29</w:t>
            </w:r>
            <w:r w:rsidRPr="00802748">
              <w:rPr>
                <w:lang w:val="en-US"/>
              </w:rPr>
              <w:br/>
              <w:t>Henry's LC  : 0.0207 atm-m3/mole (calc VP/Wsol)</w:t>
            </w:r>
            <w:r w:rsidRPr="00802748">
              <w:rPr>
                <w:lang w:val="en-US"/>
              </w:rPr>
              <w:br/>
              <w:t>Vapor Press : 0.43 mm Hg  (user-entered)</w:t>
            </w:r>
            <w:r w:rsidRPr="00802748">
              <w:rPr>
                <w:lang w:val="en-US"/>
              </w:rPr>
              <w:br/>
              <w:t>Log Kow     : 4.21  (Kowwin program)</w:t>
            </w:r>
            <w:r w:rsidRPr="00802748">
              <w:rPr>
                <w:lang w:val="en-US"/>
              </w:rPr>
              <w:br/>
              <w:t>Soil Koc    : 796  (KOCWIN MCI method)</w:t>
            </w:r>
            <w:r w:rsidRPr="00802748">
              <w:rPr>
                <w:lang w:val="en-US"/>
              </w:rPr>
              <w:br/>
            </w:r>
            <w:r w:rsidRPr="00802748">
              <w:rPr>
                <w:lang w:val="en-US"/>
              </w:rPr>
              <w:br/>
              <w:t xml:space="preserve">           Mass Amount    Half-Life    Emissions</w:t>
            </w:r>
            <w:r w:rsidRPr="00802748">
              <w:rPr>
                <w:lang w:val="en-US"/>
              </w:rPr>
              <w:br/>
              <w:t xml:space="preserve">               (percent)            (hr)          (kg/hr)</w:t>
            </w:r>
            <w:r w:rsidRPr="00802748">
              <w:rPr>
                <w:lang w:val="en-US"/>
              </w:rPr>
              <w:br/>
              <w:t>Air            2.89                 5.15             0</w:t>
            </w:r>
            <w:r w:rsidRPr="00802748">
              <w:rPr>
                <w:lang w:val="en-US"/>
              </w:rPr>
              <w:br/>
              <w:t>Water       0.234              360               0</w:t>
            </w:r>
            <w:r w:rsidRPr="00802748">
              <w:rPr>
                <w:lang w:val="en-US"/>
              </w:rPr>
              <w:br/>
              <w:t>Soil           96.9               720             1000</w:t>
            </w:r>
            <w:r w:rsidRPr="00802748">
              <w:rPr>
                <w:lang w:val="en-US"/>
              </w:rPr>
              <w:br/>
              <w:t>Sediment  0.00679    3.24e+003         0</w:t>
            </w:r>
            <w:r w:rsidRPr="00802748">
              <w:rPr>
                <w:lang w:val="en-US"/>
              </w:rPr>
              <w:br/>
            </w:r>
            <w:r w:rsidRPr="00802748">
              <w:rPr>
                <w:lang w:val="en-US"/>
              </w:rPr>
              <w:br/>
              <w:t xml:space="preserve">                   Fugacity    Reaction    Advection     Reaction    Advection</w:t>
            </w:r>
            <w:r w:rsidRPr="00802748">
              <w:rPr>
                <w:lang w:val="en-US"/>
              </w:rPr>
              <w:br/>
              <w:t xml:space="preserve">                      (atm)        (kg/hr)         (kg/hr)       (percent)     (percent)</w:t>
            </w:r>
            <w:r w:rsidRPr="00802748">
              <w:rPr>
                <w:lang w:val="en-US"/>
              </w:rPr>
              <w:br/>
              <w:t>Air             9.43e-012      760             56.5             76              5.65</w:t>
            </w:r>
            <w:r w:rsidRPr="00802748">
              <w:rPr>
                <w:lang w:val="en-US"/>
              </w:rPr>
              <w:br/>
              <w:t>Water        3.23e-010      0.88           0.457          0.088          0.0457</w:t>
            </w:r>
            <w:r w:rsidRPr="00802748">
              <w:rPr>
                <w:lang w:val="en-US"/>
              </w:rPr>
              <w:br/>
              <w:t>Soil           7.59e-008      182                0              18.2                0</w:t>
            </w:r>
            <w:r w:rsidRPr="00802748">
              <w:rPr>
                <w:lang w:val="en-US"/>
              </w:rPr>
              <w:br/>
              <w:t>Sediment  2.33e-010      0.00284     0.000265    0.000284    2.65e-005</w:t>
            </w:r>
            <w:r w:rsidRPr="00802748">
              <w:rPr>
                <w:lang w:val="en-US"/>
              </w:rPr>
              <w:br/>
            </w:r>
            <w:r w:rsidRPr="00802748">
              <w:rPr>
                <w:lang w:val="en-US"/>
              </w:rPr>
              <w:br/>
              <w:t>Persistence Time: 195 hr</w:t>
            </w:r>
            <w:r w:rsidRPr="00802748">
              <w:rPr>
                <w:lang w:val="en-US"/>
              </w:rPr>
              <w:br/>
              <w:t>Reaction Time:    207 hr</w:t>
            </w:r>
            <w:r w:rsidRPr="00802748">
              <w:rPr>
                <w:lang w:val="en-US"/>
              </w:rPr>
              <w:br/>
              <w:t>Advection Time:   3.43e+003 hr</w:t>
            </w:r>
            <w:r w:rsidRPr="00802748">
              <w:rPr>
                <w:lang w:val="en-US"/>
              </w:rPr>
              <w:br/>
              <w:t>Percent Reacted:  94.3</w:t>
            </w:r>
            <w:r w:rsidRPr="00802748">
              <w:rPr>
                <w:lang w:val="en-US"/>
              </w:rPr>
              <w:br/>
              <w:t>Percent Advected: 5.69</w:t>
            </w:r>
            <w:r w:rsidRPr="00802748">
              <w:rPr>
                <w:lang w:val="en-US"/>
              </w:rPr>
              <w:br/>
            </w:r>
            <w:r w:rsidRPr="00802748">
              <w:rPr>
                <w:lang w:val="en-US"/>
              </w:rPr>
              <w:br/>
              <w:t>Half-Lives (hr), (based upon Biowin (Ultimate) and Aopwin):</w:t>
            </w:r>
            <w:r w:rsidRPr="00802748">
              <w:rPr>
                <w:lang w:val="en-US"/>
              </w:rPr>
              <w:br/>
              <w:t>Air:      5.15</w:t>
            </w:r>
            <w:r w:rsidRPr="00802748">
              <w:rPr>
                <w:lang w:val="en-US"/>
              </w:rPr>
              <w:br/>
              <w:t>Water:    360</w:t>
            </w:r>
            <w:r w:rsidRPr="00802748">
              <w:rPr>
                <w:lang w:val="en-US"/>
              </w:rPr>
              <w:br/>
              <w:t>Soil:     720</w:t>
            </w:r>
            <w:r w:rsidRPr="00802748">
              <w:rPr>
                <w:lang w:val="en-US"/>
              </w:rPr>
              <w:br/>
              <w:t>Sediment: 3240</w:t>
            </w:r>
            <w:r w:rsidRPr="00802748">
              <w:rPr>
                <w:lang w:val="en-US"/>
              </w:rPr>
              <w:br/>
              <w:t>Biowin estimate: 3.174  (weeks)</w:t>
            </w:r>
            <w:r w:rsidRPr="00802748">
              <w:rPr>
                <w:lang w:val="en-US"/>
              </w:rPr>
              <w:br/>
            </w:r>
            <w:r w:rsidRPr="00802748">
              <w:rPr>
                <w:lang w:val="en-US"/>
              </w:rPr>
              <w:br/>
              <w:t>Advection Times (hr):</w:t>
            </w:r>
            <w:r w:rsidRPr="00802748">
              <w:rPr>
                <w:lang w:val="en-US"/>
              </w:rPr>
              <w:br/>
              <w:t>Air:      100</w:t>
            </w:r>
            <w:r w:rsidRPr="00802748">
              <w:rPr>
                <w:lang w:val="en-US"/>
              </w:rPr>
              <w:br/>
            </w:r>
            <w:r w:rsidRPr="00802748">
              <w:rPr>
                <w:lang w:val="en-US"/>
              </w:rPr>
              <w:lastRenderedPageBreak/>
              <w:t>Water:    1000</w:t>
            </w:r>
            <w:r w:rsidRPr="00802748">
              <w:rPr>
                <w:lang w:val="en-US"/>
              </w:rPr>
              <w:br/>
              <w:t>Sediment: 5e+004</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Conclusion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Mass Amount</w:t>
            </w:r>
            <w:r w:rsidRPr="00802748">
              <w:rPr>
                <w:lang w:val="en-US"/>
              </w:rPr>
              <w:br/>
              <w:t xml:space="preserve">                   (percent)</w:t>
            </w:r>
            <w:r w:rsidRPr="00802748">
              <w:rPr>
                <w:lang w:val="en-US"/>
              </w:rPr>
              <w:br/>
              <w:t>Air                  2.89</w:t>
            </w:r>
            <w:r w:rsidRPr="00802748">
              <w:rPr>
                <w:lang w:val="en-US"/>
              </w:rPr>
              <w:br/>
              <w:t>Water            .0.234</w:t>
            </w:r>
            <w:r w:rsidRPr="00802748">
              <w:rPr>
                <w:lang w:val="en-US"/>
              </w:rPr>
              <w:br/>
              <w:t>Soil                96.9</w:t>
            </w:r>
            <w:r w:rsidRPr="00802748">
              <w:rPr>
                <w:lang w:val="en-US"/>
              </w:rPr>
              <w:br/>
              <w:t>Sediment        0.00679</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an acceptable computer model</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Pr="00802748" w:rsidRDefault="00C56345">
      <w:pPr>
        <w:pStyle w:val="MSDS-Kapitelberschrift"/>
        <w:rPr>
          <w:caps w:val="0"/>
          <w:lang w:val="en-US"/>
        </w:rPr>
      </w:pPr>
      <w:r w:rsidRPr="00802748">
        <w:rPr>
          <w:caps w:val="0"/>
          <w:lang w:val="en-US"/>
        </w:rPr>
        <w:t>3.4</w:t>
      </w:r>
      <w:r w:rsidRPr="00802748">
        <w:rPr>
          <w:caps w:val="0"/>
          <w:lang w:val="en-US"/>
        </w:rPr>
        <w:tab/>
      </w:r>
      <w:r w:rsidRPr="00802748">
        <w:rPr>
          <w:caps w:val="0"/>
          <w:lang w:val="en-US"/>
        </w:rPr>
        <w:tab/>
        <w:t>MODE OF DEGRADATION IN ACTUAL USE</w:t>
      </w:r>
    </w:p>
    <w:p w:rsidR="00C56345" w:rsidRPr="00802748" w:rsidRDefault="00C56345">
      <w:pPr>
        <w:pStyle w:val="MSDS-Zeile"/>
        <w:adjustRightInd w:val="0"/>
        <w:rPr>
          <w:rFonts w:ascii="Arial" w:hAnsi="Arial" w:cs="Arial"/>
          <w:lang w:val="en-US"/>
        </w:rPr>
      </w:pPr>
    </w:p>
    <w:p w:rsidR="00C56345" w:rsidRDefault="00C56345">
      <w:pPr>
        <w:pStyle w:val="MSDS-Kapitelberschrift"/>
        <w:rPr>
          <w:caps w:val="0"/>
        </w:rPr>
      </w:pPr>
      <w:r>
        <w:rPr>
          <w:caps w:val="0"/>
        </w:rPr>
        <w:t>3.5</w:t>
      </w:r>
      <w:r>
        <w:rPr>
          <w:caps w:val="0"/>
        </w:rPr>
        <w:tab/>
      </w:r>
      <w:r>
        <w:rPr>
          <w:caps w:val="0"/>
        </w:rPr>
        <w:tab/>
        <w:t>BIODEGRADATION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04"/>
        <w:gridCol w:w="68"/>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gridSpan w:val="2"/>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aerobic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Inoculum</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activated sludge</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Pr="00802748" w:rsidRDefault="00C56345">
            <w:pPr>
              <w:pStyle w:val="MSDS-TZeile"/>
              <w:rPr>
                <w:lang w:val="en-US"/>
              </w:rPr>
            </w:pPr>
            <w:r w:rsidRPr="00802748">
              <w:rPr>
                <w:lang w:val="en-US"/>
              </w:rPr>
              <w:t>2.13 mg/l</w:t>
            </w:r>
            <w:r w:rsidRPr="00802748">
              <w:rPr>
                <w:color w:val="000000"/>
                <w:lang w:val="en-US"/>
              </w:rPr>
              <w:t xml:space="preserve"> related to </w:t>
            </w:r>
            <w:r w:rsidRPr="00802748">
              <w:rPr>
                <w:lang w:val="en-US"/>
              </w:rPr>
              <w:t>Test substance</w:t>
            </w:r>
          </w:p>
        </w:tc>
      </w:tr>
      <w:tr w:rsidR="00C56345" w:rsidRPr="00802748">
        <w:trPr>
          <w:cantSplit/>
        </w:trPr>
        <w:tc>
          <w:tcPr>
            <w:tcW w:w="2410" w:type="dxa"/>
            <w:tcBorders>
              <w:top w:val="nil"/>
              <w:left w:val="nil"/>
              <w:bottom w:val="nil"/>
              <w:right w:val="nil"/>
            </w:tcBorders>
          </w:tcPr>
          <w:p w:rsidR="00C56345" w:rsidRPr="00802748" w:rsidRDefault="00C56345">
            <w:pPr>
              <w:pStyle w:val="MSDS-TZeile"/>
              <w:rPr>
                <w:b/>
                <w:bCs/>
                <w:lang w:val="en-US"/>
              </w:rPr>
            </w:pPr>
          </w:p>
        </w:tc>
        <w:tc>
          <w:tcPr>
            <w:tcW w:w="283" w:type="dxa"/>
            <w:tcBorders>
              <w:top w:val="nil"/>
              <w:left w:val="nil"/>
              <w:bottom w:val="nil"/>
              <w:right w:val="nil"/>
            </w:tcBorders>
          </w:tcPr>
          <w:p w:rsidR="00C56345" w:rsidRPr="00802748" w:rsidRDefault="00C56345">
            <w:pPr>
              <w:pStyle w:val="MSDS-TZeile"/>
              <w:rPr>
                <w:b/>
                <w:bCs/>
                <w:lang w:val="en-US"/>
              </w:rPr>
            </w:pPr>
          </w:p>
        </w:tc>
        <w:tc>
          <w:tcPr>
            <w:tcW w:w="6872" w:type="dxa"/>
            <w:gridSpan w:val="2"/>
            <w:tcBorders>
              <w:top w:val="nil"/>
              <w:left w:val="nil"/>
              <w:bottom w:val="nil"/>
              <w:right w:val="nil"/>
            </w:tcBorders>
          </w:tcPr>
          <w:p w:rsidR="00C56345" w:rsidRPr="00802748" w:rsidRDefault="00C56345">
            <w:pPr>
              <w:pStyle w:val="MSDS-TZeile"/>
              <w:rPr>
                <w:lang w:val="en-US"/>
              </w:rPr>
            </w:pPr>
            <w:r w:rsidRPr="00802748">
              <w:rPr>
                <w:lang w:val="en-US"/>
              </w:rPr>
              <w:t>1.065 mg/l</w:t>
            </w:r>
            <w:r w:rsidRPr="00802748">
              <w:rPr>
                <w:color w:val="000000"/>
                <w:lang w:val="en-US"/>
              </w:rPr>
              <w:t xml:space="preserve"> related to </w:t>
            </w:r>
            <w:r w:rsidRPr="00802748">
              <w:rPr>
                <w:lang w:val="en-US"/>
              </w:rPr>
              <w:t>Test substance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Contact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UZeile"/>
            </w:pPr>
            <w:r>
              <w:t>28</w:t>
            </w:r>
            <w:r>
              <w:rPr>
                <w:color w:val="008000"/>
              </w:rPr>
              <w:t xml:space="preserve"> </w:t>
            </w:r>
            <w:r>
              <w:t>day(s)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Degradation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UZeile"/>
            </w:pPr>
            <w:r>
              <w:t xml:space="preserve">=  </w:t>
            </w:r>
            <w:r>
              <w:fldChar w:fldCharType="begin"/>
            </w:r>
            <w:r>
              <w:instrText xml:space="preserve"> IF "" &lt;&gt; "" "</w:instrText>
            </w:r>
            <w:r>
              <w:rPr>
                <w:vanish/>
              </w:rPr>
              <w:instrText>.</w:instrText>
            </w:r>
            <w:r w:rsidR="00CA3152">
              <w:fldChar w:fldCharType="begin"/>
            </w:r>
            <w:r w:rsidR="00CA3152">
              <w:instrText xml:space="preserve"> IF "10"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10 (±) </w:t>
            </w:r>
            <w:r>
              <w:rPr>
                <w:color w:val="000000"/>
              </w:rPr>
              <w:t xml:space="preserve">% after </w:t>
            </w:r>
            <w:r>
              <w:t>28 day(s)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other: Not readily biodegradable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Kinetic of testsubst.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rPr>
                <w:vanish/>
                <w:color w:val="008000"/>
              </w:rPr>
            </w:pPr>
            <w:r>
              <w:t>7</w:t>
            </w:r>
            <w:r>
              <w:rPr>
                <w:color w:val="008000"/>
              </w:rPr>
              <w:t xml:space="preserve"> </w:t>
            </w:r>
            <w:r>
              <w:t xml:space="preserve">day(s) =  </w:t>
            </w:r>
            <w:r>
              <w:fldChar w:fldCharType="begin"/>
            </w:r>
            <w:r>
              <w:instrText xml:space="preserve"> IF "" &lt;&gt; "" "</w:instrText>
            </w:r>
            <w:r>
              <w:rPr>
                <w:vanish/>
              </w:rPr>
              <w:instrText>.</w:instrText>
            </w:r>
            <w:r w:rsidR="00CA3152">
              <w:fldChar w:fldCharType="begin"/>
            </w:r>
            <w:r w:rsidR="00CA3152">
              <w:instrText xml:space="preserve"> IF "6.9"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6.9</w:t>
            </w:r>
            <w:r>
              <w:rPr>
                <w:b/>
                <w:bCs/>
                <w:color w:val="000000"/>
              </w:rPr>
              <w:t xml:space="preserve"> </w:t>
            </w:r>
            <w:r>
              <w:t>%</w:t>
            </w:r>
          </w:p>
        </w:tc>
      </w:tr>
      <w:tr w:rsidR="00C56345">
        <w:trPr>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gridSpan w:val="2"/>
            <w:tcBorders>
              <w:top w:val="nil"/>
              <w:left w:val="nil"/>
              <w:bottom w:val="nil"/>
              <w:right w:val="nil"/>
            </w:tcBorders>
          </w:tcPr>
          <w:p w:rsidR="00C56345" w:rsidRDefault="00C56345">
            <w:pPr>
              <w:pStyle w:val="MSDS-TZeile"/>
              <w:rPr>
                <w:vanish/>
                <w:color w:val="008000"/>
              </w:rPr>
            </w:pPr>
            <w:r>
              <w:t>14</w:t>
            </w:r>
            <w:r>
              <w:rPr>
                <w:color w:val="008000"/>
              </w:rPr>
              <w:t xml:space="preserve"> </w:t>
            </w:r>
            <w:r>
              <w:t xml:space="preserve">day(s) =  </w:t>
            </w:r>
            <w:r>
              <w:fldChar w:fldCharType="begin"/>
            </w:r>
            <w:r>
              <w:instrText xml:space="preserve"> IF "" &lt;&gt; "" "</w:instrText>
            </w:r>
            <w:r>
              <w:rPr>
                <w:vanish/>
              </w:rPr>
              <w:instrText>.</w:instrText>
            </w:r>
            <w:r w:rsidR="00CA3152">
              <w:fldChar w:fldCharType="begin"/>
            </w:r>
            <w:r w:rsidR="00CA3152">
              <w:instrText xml:space="preserve"> IF "7.8"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7.8</w:t>
            </w:r>
            <w:r>
              <w:rPr>
                <w:b/>
                <w:bCs/>
                <w:color w:val="000000"/>
              </w:rPr>
              <w:t xml:space="preserve"> </w:t>
            </w:r>
            <w:r>
              <w:t>%</w:t>
            </w:r>
          </w:p>
        </w:tc>
      </w:tr>
      <w:tr w:rsidR="00C56345">
        <w:trPr>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gridSpan w:val="2"/>
            <w:tcBorders>
              <w:top w:val="nil"/>
              <w:left w:val="nil"/>
              <w:bottom w:val="nil"/>
              <w:right w:val="nil"/>
            </w:tcBorders>
          </w:tcPr>
          <w:p w:rsidR="00C56345" w:rsidRDefault="00C56345">
            <w:pPr>
              <w:pStyle w:val="MSDS-TZeile"/>
              <w:rPr>
                <w:vanish/>
                <w:color w:val="008000"/>
              </w:rPr>
            </w:pPr>
            <w:r>
              <w:t>21</w:t>
            </w:r>
            <w:r>
              <w:rPr>
                <w:color w:val="008000"/>
              </w:rPr>
              <w:t xml:space="preserve"> </w:t>
            </w:r>
            <w:r>
              <w:t xml:space="preserve">day(s) =  </w:t>
            </w:r>
            <w:r>
              <w:fldChar w:fldCharType="begin"/>
            </w:r>
            <w:r>
              <w:instrText xml:space="preserve"> IF "" &lt;&gt; "" "</w:instrText>
            </w:r>
            <w:r>
              <w:rPr>
                <w:vanish/>
              </w:rPr>
              <w:instrText>.</w:instrText>
            </w:r>
            <w:r w:rsidR="00CA3152">
              <w:fldChar w:fldCharType="begin"/>
            </w:r>
            <w:r w:rsidR="00CA3152">
              <w:instrText xml:space="preserve"> IF "9.9"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9.9</w:t>
            </w:r>
            <w:r>
              <w:rPr>
                <w:b/>
                <w:bCs/>
                <w:color w:val="000000"/>
              </w:rPr>
              <w:t xml:space="preserve"> </w:t>
            </w:r>
            <w:r>
              <w:t>%</w:t>
            </w:r>
          </w:p>
        </w:tc>
      </w:tr>
      <w:tr w:rsidR="00C56345">
        <w:trPr>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gridSpan w:val="2"/>
            <w:tcBorders>
              <w:top w:val="nil"/>
              <w:left w:val="nil"/>
              <w:bottom w:val="nil"/>
              <w:right w:val="nil"/>
            </w:tcBorders>
          </w:tcPr>
          <w:p w:rsidR="00C56345" w:rsidRDefault="00C56345">
            <w:pPr>
              <w:pStyle w:val="MSDS-TZeile"/>
              <w:rPr>
                <w:vanish/>
                <w:color w:val="008000"/>
              </w:rPr>
            </w:pPr>
            <w:r>
              <w:t>28</w:t>
            </w:r>
            <w:r>
              <w:rPr>
                <w:color w:val="008000"/>
              </w:rPr>
              <w:t xml:space="preserve"> </w:t>
            </w:r>
            <w:r>
              <w:t xml:space="preserve">day(s) =  </w:t>
            </w:r>
            <w:r>
              <w:fldChar w:fldCharType="begin"/>
            </w:r>
            <w:r>
              <w:instrText xml:space="preserve"> IF "" &lt;&gt; "" "</w:instrText>
            </w:r>
            <w:r>
              <w:rPr>
                <w:vanish/>
              </w:rPr>
              <w:instrText>.</w:instrText>
            </w:r>
            <w:r w:rsidR="00CA3152">
              <w:fldChar w:fldCharType="begin"/>
            </w:r>
            <w:r w:rsidR="00CA3152">
              <w:instrText xml:space="preserve"> IF "10"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10</w:t>
            </w:r>
            <w:r>
              <w:rPr>
                <w:b/>
                <w:bCs/>
                <w:color w:val="000000"/>
              </w:rPr>
              <w:t xml:space="preserve"> </w:t>
            </w:r>
            <w:r>
              <w:t>%</w:t>
            </w:r>
          </w:p>
        </w:tc>
      </w:tr>
      <w:tr w:rsidR="00C56345">
        <w:trPr>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gridSpan w:val="2"/>
            <w:tcBorders>
              <w:top w:val="nil"/>
              <w:left w:val="nil"/>
              <w:bottom w:val="nil"/>
              <w:right w:val="nil"/>
            </w:tcBorders>
          </w:tcPr>
          <w:p w:rsidR="00C56345" w:rsidRDefault="00C56345">
            <w:pPr>
              <w:pStyle w:val="MSDS-TZeile"/>
              <w:rPr>
                <w:vanish/>
                <w:color w:val="008000"/>
              </w:rPr>
            </w:pPr>
            <w:r>
              <w:rPr>
                <w:color w:val="008000"/>
              </w:rPr>
              <w:t xml:space="preserve"> </w:t>
            </w:r>
            <w:r>
              <w:t xml:space="preserve">   </w:t>
            </w:r>
            <w:r>
              <w:fldChar w:fldCharType="begin"/>
            </w:r>
            <w:r>
              <w:instrText xml:space="preserve"> IF "" &lt;&gt; "" "</w:instrText>
            </w:r>
            <w:r>
              <w:rPr>
                <w:vanish/>
              </w:rPr>
              <w:instrText>.</w:instrText>
            </w:r>
            <w:r w:rsidR="00CA3152">
              <w:fldChar w:fldCharType="begin"/>
            </w:r>
            <w:r w:rsidR="00CA3152">
              <w:instrText xml:space="preserve"> IF ""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w:t>
            </w:r>
            <w:r>
              <w:rPr>
                <w:b/>
                <w:bCs/>
                <w:color w:val="000000"/>
              </w:rPr>
              <w:t xml:space="preserve"> </w:t>
            </w:r>
            <w:r>
              <w: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Control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Benzoic acid, sodium salt</w:t>
            </w:r>
          </w:p>
        </w:tc>
      </w:tr>
      <w:tr w:rsidR="00C56345">
        <w:trPr>
          <w:gridAfter w:val="1"/>
          <w:wAfter w:w="68" w:type="dxa"/>
          <w:cantSplit/>
        </w:trPr>
        <w:tc>
          <w:tcPr>
            <w:tcW w:w="2410" w:type="dxa"/>
            <w:tcBorders>
              <w:top w:val="nil"/>
              <w:left w:val="nil"/>
              <w:bottom w:val="nil"/>
              <w:right w:val="nil"/>
            </w:tcBorders>
          </w:tcPr>
          <w:p w:rsidR="00C56345" w:rsidRDefault="00C56345">
            <w:pPr>
              <w:pStyle w:val="MSDS-TZeile"/>
              <w:rPr>
                <w:b/>
                <w:bCs/>
              </w:rPr>
            </w:pPr>
            <w:r>
              <w:rPr>
                <w:b/>
                <w:bCs/>
              </w:rPr>
              <w:t>Kinetic</w:t>
            </w:r>
          </w:p>
        </w:tc>
        <w:tc>
          <w:tcPr>
            <w:tcW w:w="283" w:type="dxa"/>
            <w:tcBorders>
              <w:top w:val="nil"/>
              <w:left w:val="nil"/>
              <w:bottom w:val="nil"/>
              <w:right w:val="nil"/>
            </w:tcBorders>
          </w:tcPr>
          <w:p w:rsidR="00C56345" w:rsidRDefault="00C56345">
            <w:pPr>
              <w:pStyle w:val="MSDS-TZeile"/>
              <w:rPr>
                <w:b/>
                <w:bCs/>
              </w:rPr>
            </w:pPr>
            <w:r>
              <w:rPr>
                <w:b/>
                <w:bCs/>
              </w:rPr>
              <w:t>:</w:t>
            </w:r>
          </w:p>
        </w:tc>
        <w:tc>
          <w:tcPr>
            <w:tcW w:w="6804" w:type="dxa"/>
            <w:tcBorders>
              <w:top w:val="nil"/>
              <w:left w:val="nil"/>
              <w:bottom w:val="nil"/>
              <w:right w:val="nil"/>
            </w:tcBorders>
          </w:tcPr>
          <w:p w:rsidR="00C56345" w:rsidRDefault="00C56345">
            <w:pPr>
              <w:pStyle w:val="MSDS-TZeile"/>
              <w:rPr>
                <w:vanish/>
                <w:color w:val="008000"/>
              </w:rPr>
            </w:pPr>
            <w:r>
              <w:t>7</w:t>
            </w:r>
            <w:r>
              <w:rPr>
                <w:color w:val="008000"/>
              </w:rPr>
              <w:t xml:space="preserve"> </w:t>
            </w:r>
            <w:r>
              <w:t xml:space="preserve">day(s) =  </w:t>
            </w:r>
            <w:r>
              <w:fldChar w:fldCharType="begin"/>
            </w:r>
            <w:r>
              <w:instrText xml:space="preserve"> IF "" &lt;&gt; "" "</w:instrText>
            </w:r>
            <w:r>
              <w:rPr>
                <w:vanish/>
              </w:rPr>
              <w:instrText>.</w:instrText>
            </w:r>
            <w:r w:rsidR="00CA3152">
              <w:fldChar w:fldCharType="begin"/>
            </w:r>
            <w:r w:rsidR="00CA3152">
              <w:instrText xml:space="preserve"> IF "78.8"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78.8</w:t>
            </w:r>
            <w:r>
              <w:rPr>
                <w:b/>
                <w:bCs/>
                <w:color w:val="000000"/>
              </w:rPr>
              <w:t xml:space="preserve"> </w:t>
            </w:r>
            <w:r>
              <w:t>%</w:t>
            </w:r>
          </w:p>
        </w:tc>
      </w:tr>
      <w:tr w:rsidR="00C56345">
        <w:trPr>
          <w:gridAfter w:val="1"/>
          <w:wAfter w:w="68" w:type="dxa"/>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04" w:type="dxa"/>
            <w:tcBorders>
              <w:top w:val="nil"/>
              <w:left w:val="nil"/>
              <w:bottom w:val="nil"/>
              <w:right w:val="nil"/>
            </w:tcBorders>
          </w:tcPr>
          <w:p w:rsidR="00C56345" w:rsidRDefault="00C56345">
            <w:pPr>
              <w:pStyle w:val="MSDS-TZeile"/>
              <w:rPr>
                <w:vanish/>
                <w:color w:val="008000"/>
              </w:rPr>
            </w:pPr>
            <w:r>
              <w:t>28</w:t>
            </w:r>
            <w:r>
              <w:rPr>
                <w:color w:val="008000"/>
              </w:rPr>
              <w:t xml:space="preserve"> </w:t>
            </w:r>
            <w:r>
              <w:t xml:space="preserve">day(s) =  </w:t>
            </w:r>
            <w:r>
              <w:fldChar w:fldCharType="begin"/>
            </w:r>
            <w:r>
              <w:instrText xml:space="preserve"> IF "" &lt;&gt; "" "</w:instrText>
            </w:r>
            <w:r>
              <w:rPr>
                <w:vanish/>
              </w:rPr>
              <w:instrText>.</w:instrText>
            </w:r>
            <w:r w:rsidR="00CA3152">
              <w:fldChar w:fldCharType="begin"/>
            </w:r>
            <w:r w:rsidR="00CA3152">
              <w:instrText xml:space="preserve"> IF "75"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75</w:t>
            </w:r>
            <w:r>
              <w:rPr>
                <w:b/>
                <w:bCs/>
                <w:color w:val="000000"/>
              </w:rPr>
              <w:t xml:space="preserve"> </w:t>
            </w:r>
            <w:r>
              <w: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Deg. product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not measured</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Pr="00802748" w:rsidRDefault="00C56345">
            <w:pPr>
              <w:pStyle w:val="MSDS-TZeile"/>
              <w:rPr>
                <w:lang w:val="en-US"/>
              </w:rPr>
            </w:pPr>
            <w:r w:rsidRPr="00802748">
              <w:rPr>
                <w:lang w:val="en-US"/>
              </w:rPr>
              <w:t>OECD Guide-line 301 D "Ready Biodegradability: Closed Bottle Test"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1992</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no data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1985"/>
        <w:gridCol w:w="4887"/>
      </w:tblGrid>
      <w:tr w:rsidR="00C56345" w:rsidRPr="00802748">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Pr="00802748" w:rsidRDefault="00C56345">
            <w:pPr>
              <w:pStyle w:val="MSDS-TZeile"/>
              <w:rPr>
                <w:lang w:val="en-US"/>
              </w:rPr>
            </w:pPr>
            <w:r w:rsidRPr="00802748">
              <w:rPr>
                <w:lang w:val="en-US"/>
              </w:rPr>
              <w:t xml:space="preserve">Mean Dissolved Oxygen                                                                 </w:t>
            </w:r>
            <w:r w:rsidRPr="00802748">
              <w:rPr>
                <w:lang w:val="en-US"/>
              </w:rPr>
              <w:br/>
              <w:t>Day                                  0            7          14           21             28</w:t>
            </w:r>
            <w:r w:rsidRPr="00802748">
              <w:rPr>
                <w:lang w:val="en-US"/>
              </w:rPr>
              <w:br/>
              <w:t>=====================================================</w:t>
            </w:r>
            <w:r w:rsidRPr="00802748">
              <w:rPr>
                <w:lang w:val="en-US"/>
              </w:rPr>
              <w:br/>
              <w:t>Inoculum                        8.25       7.93      7.89        7.66          7.07</w:t>
            </w:r>
            <w:r w:rsidRPr="00802748">
              <w:rPr>
                <w:lang w:val="en-US"/>
              </w:rPr>
              <w:br/>
              <w:t>Inoculum + forane          7.18       6.76      6.69        6.60          6.40</w:t>
            </w:r>
            <w:r w:rsidRPr="00802748">
              <w:rPr>
                <w:lang w:val="en-US"/>
              </w:rPr>
              <w:br/>
              <w:t>Inoculum + 1/2 forane    7.70       7.30      7.30        7.10          6.70</w:t>
            </w:r>
            <w:r w:rsidRPr="00802748">
              <w:rPr>
                <w:lang w:val="en-US"/>
              </w:rPr>
              <w:br/>
              <w:t>Inoculum + TS               7.86        6.98      6.86        6.62          6.41</w:t>
            </w:r>
            <w:r w:rsidRPr="00802748">
              <w:rPr>
                <w:lang w:val="en-US"/>
              </w:rPr>
              <w:br/>
              <w:t>Inoculum + TS + Ref      8.07       4.94      4.65        4.55          4.33</w:t>
            </w:r>
            <w:r w:rsidRPr="00802748">
              <w:rPr>
                <w:lang w:val="en-US"/>
              </w:rPr>
              <w:br/>
              <w:t xml:space="preserve">Inoculum + Ref               8.25       2.66      2.41        2.25          2.05        </w:t>
            </w:r>
            <w:r w:rsidRPr="00802748">
              <w:rPr>
                <w:lang w:val="en-US"/>
              </w:rPr>
              <w:br/>
              <w:t>======================================================</w:t>
            </w:r>
            <w:r w:rsidRPr="00802748">
              <w:rPr>
                <w:lang w:val="en-US"/>
              </w:rPr>
              <w:br/>
              <w:t>TS: Test Substance</w:t>
            </w:r>
            <w:r w:rsidRPr="00802748">
              <w:rPr>
                <w:lang w:val="en-US"/>
              </w:rPr>
              <w:br/>
              <w:t xml:space="preserve">Ref: Reference </w:t>
            </w:r>
            <w:r w:rsidRPr="00802748">
              <w:rPr>
                <w:lang w:val="en-US"/>
              </w:rPr>
              <w:br/>
            </w:r>
            <w:r w:rsidRPr="00802748">
              <w:rPr>
                <w:lang w:val="en-US"/>
              </w:rPr>
              <w:br/>
              <w:t>BOD (02 mg/mg substance)</w:t>
            </w:r>
            <w:r w:rsidRPr="00802748">
              <w:rPr>
                <w:lang w:val="en-US"/>
              </w:rPr>
              <w:br/>
              <w:t>Day                                       0            7            14            21           28</w:t>
            </w:r>
            <w:r w:rsidRPr="00802748">
              <w:rPr>
                <w:lang w:val="en-US"/>
              </w:rPr>
              <w:br/>
              <w:t>Batch 2 (substance)               0          0.22        0.25         0.31        0.32</w:t>
            </w:r>
            <w:r w:rsidRPr="00802748">
              <w:rPr>
                <w:lang w:val="en-US"/>
              </w:rPr>
              <w:br/>
              <w:t>Batch 3 (inhibition control)       0         0.89        0.99          0.95        0.90</w:t>
            </w:r>
            <w:r w:rsidRPr="00802748">
              <w:rPr>
                <w:lang w:val="en-US"/>
              </w:rPr>
              <w:br/>
              <w:t>Batch 4 (referenced)                0         1.32        1.37         1.35         1.25</w:t>
            </w:r>
            <w:r w:rsidRPr="00802748">
              <w:rPr>
                <w:lang w:val="en-US"/>
              </w:rPr>
              <w:br/>
            </w:r>
            <w:r w:rsidRPr="00802748">
              <w:rPr>
                <w:lang w:val="en-US"/>
              </w:rPr>
              <w:br/>
            </w:r>
            <w:r w:rsidRPr="00802748">
              <w:rPr>
                <w:lang w:val="en-US"/>
              </w:rPr>
              <w:lastRenderedPageBreak/>
              <w:t>Biodegradation %</w:t>
            </w:r>
            <w:r w:rsidRPr="00802748">
              <w:rPr>
                <w:lang w:val="en-US"/>
              </w:rPr>
              <w:br/>
              <w:t>Day                                       0          7             14            21            28</w:t>
            </w:r>
            <w:r w:rsidRPr="00802748">
              <w:rPr>
                <w:lang w:val="en-US"/>
              </w:rPr>
              <w:br/>
              <w:t>Batch 2 (substance)               0         6.9           7.8           9.9          10.0</w:t>
            </w:r>
            <w:r w:rsidRPr="00802748">
              <w:rPr>
                <w:lang w:val="en-US"/>
              </w:rPr>
              <w:br/>
              <w:t>Batch 3 (inhibition control)       0         41            45            44            41</w:t>
            </w:r>
            <w:r w:rsidRPr="00802748">
              <w:rPr>
                <w:lang w:val="en-US"/>
              </w:rPr>
              <w:br/>
              <w:t>Batch 4 (referenced)                0         79            82            81            75</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rsidRPr="00802748">
              <w:rPr>
                <w:lang w:val="en-US"/>
              </w:rPr>
              <w:t>DURATION OF THE TEST: 28 days.</w:t>
            </w:r>
            <w:r w:rsidRPr="00802748">
              <w:rPr>
                <w:lang w:val="en-US"/>
              </w:rPr>
              <w:br/>
            </w:r>
            <w:r w:rsidRPr="00802748">
              <w:rPr>
                <w:lang w:val="en-US"/>
              </w:rPr>
              <w:br/>
              <w:t>ANALYTICAL PARAMETER: The bacterial activity is evaluated by the consumption of dissolved O2, and the degradation follows from the difference between its consumption in flasks containing test substance and check flasks.</w:t>
            </w:r>
            <w:r w:rsidRPr="00802748">
              <w:rPr>
                <w:lang w:val="en-US"/>
              </w:rPr>
              <w:br/>
            </w:r>
            <w:r w:rsidRPr="00802748">
              <w:rPr>
                <w:lang w:val="en-US"/>
              </w:rPr>
              <w:br/>
            </w:r>
            <w:r>
              <w:t>SAMPLING: 0, 7, 14, 21, 28 days.</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Pr="00802748" w:rsidRDefault="00C56345">
            <w:pPr>
              <w:pStyle w:val="MSDS-TZeile"/>
              <w:rPr>
                <w:lang w:val="en-US"/>
              </w:rPr>
            </w:pPr>
            <w:r w:rsidRPr="00802748">
              <w:rPr>
                <w:lang w:val="en-US"/>
              </w:rPr>
              <w:t>Test article name: n-octyl mercaptan</w:t>
            </w:r>
            <w:r w:rsidRPr="00802748">
              <w:rPr>
                <w:lang w:val="en-US"/>
              </w:rPr>
              <w:br/>
              <w:t>CAS no.: 111-88-6</w:t>
            </w:r>
            <w:r w:rsidRPr="00802748">
              <w:rPr>
                <w:lang w:val="en-US"/>
              </w:rPr>
              <w:br/>
              <w:t>Source: Elf Atochem</w:t>
            </w:r>
            <w:r w:rsidRPr="00802748">
              <w:rPr>
                <w:lang w:val="en-US"/>
              </w:rPr>
              <w:br/>
              <w:t>Batch: no data</w:t>
            </w:r>
            <w:r w:rsidRPr="00802748">
              <w:rPr>
                <w:lang w:val="en-US"/>
              </w:rPr>
              <w:br/>
              <w:t>Purity: no data</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Attached document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Pr="00802748" w:rsidRDefault="00C56345">
            <w:pPr>
              <w:pStyle w:val="MSDS-TZeile"/>
              <w:rPr>
                <w:color w:val="008000"/>
                <w:lang w:val="en-US"/>
              </w:rPr>
            </w:pPr>
            <w:r w:rsidRPr="00802748">
              <w:rPr>
                <w:lang w:val="en-US"/>
              </w:rPr>
              <w:t>Courbe n-Octyl mercaptan.bmp</w:t>
            </w:r>
            <w:r w:rsidRPr="00802748">
              <w:rPr>
                <w:lang w:val="en-US"/>
              </w:rPr>
              <w:br/>
              <w:t>resultats n-Octyl mercaptan.bmp</w:t>
            </w:r>
          </w:p>
        </w:tc>
      </w:tr>
      <w:tr w:rsidR="00C5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2693" w:type="dxa"/>
          <w:wAfter w:w="4887" w:type="dxa"/>
          <w:trHeight w:hRule="exact" w:val="1800"/>
        </w:trPr>
        <w:tc>
          <w:tcPr>
            <w:tcW w:w="1985" w:type="dxa"/>
            <w:tcBorders>
              <w:top w:val="nil"/>
              <w:left w:val="nil"/>
              <w:bottom w:val="nil"/>
              <w:right w:val="nil"/>
            </w:tcBorders>
          </w:tcPr>
          <w:p w:rsidR="00C56345" w:rsidRDefault="00D61293">
            <w:pPr>
              <w:ind w:left="57"/>
              <w:rPr>
                <w:rFonts w:ascii="Arial" w:hAnsi="Arial" w:cs="Arial"/>
                <w:b/>
                <w:bCs/>
                <w:vanish/>
                <w:color w:val="000080"/>
              </w:rPr>
            </w:pP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pt;height:61.7pt">
                  <v:imagedata r:id="rId12" o:title=""/>
                </v:shape>
              </w:pict>
            </w:r>
          </w:p>
        </w:tc>
      </w:tr>
      <w:tr w:rsidR="00C5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2693" w:type="dxa"/>
          <w:wAfter w:w="4887" w:type="dxa"/>
          <w:trHeight w:hRule="exact" w:val="1800"/>
        </w:trPr>
        <w:tc>
          <w:tcPr>
            <w:tcW w:w="1985" w:type="dxa"/>
            <w:tcBorders>
              <w:top w:val="nil"/>
              <w:left w:val="nil"/>
              <w:bottom w:val="nil"/>
              <w:right w:val="nil"/>
            </w:tcBorders>
          </w:tcPr>
          <w:p w:rsidR="00C56345" w:rsidRDefault="00D61293">
            <w:pPr>
              <w:ind w:left="57"/>
              <w:rPr>
                <w:rFonts w:ascii="Arial" w:hAnsi="Arial" w:cs="Arial"/>
                <w:b/>
                <w:bCs/>
                <w:vanish/>
                <w:color w:val="000080"/>
              </w:rPr>
            </w:pPr>
            <w:r>
              <w:rPr>
                <w:rFonts w:ascii="Arial" w:hAnsi="Arial" w:cs="Arial"/>
              </w:rPr>
              <w:pict>
                <v:shape id="_x0000_i1026" type="#_x0000_t75" style="width:61.7pt;height:83.2pt">
                  <v:imagedata r:id="rId13" o:title=""/>
                </v:shape>
              </w:pic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gridSpan w:val="2"/>
            <w:tcBorders>
              <w:top w:val="nil"/>
              <w:left w:val="nil"/>
              <w:bottom w:val="nil"/>
              <w:right w:val="nil"/>
            </w:tcBorders>
          </w:tcPr>
          <w:p w:rsidR="00C56345" w:rsidRPr="00802748" w:rsidRDefault="00C56345">
            <w:pPr>
              <w:pStyle w:val="MSDS-TZeile"/>
              <w:rPr>
                <w:lang w:val="en-US"/>
              </w:rPr>
            </w:pPr>
            <w:r w:rsidRPr="00802748">
              <w:rPr>
                <w:lang w:val="en-US"/>
              </w:rPr>
              <w:t>Study meets the following criteria:</w:t>
            </w:r>
            <w:r w:rsidRPr="00802748">
              <w:rPr>
                <w:lang w:val="en-US"/>
              </w:rPr>
              <w:br/>
              <w:t>Oxygen consumption &lt; 1.5 mg/L (28 days)</w:t>
            </w:r>
            <w:r w:rsidRPr="00802748">
              <w:rPr>
                <w:lang w:val="en-US"/>
              </w:rPr>
              <w:br/>
              <w:t>Residual concentration &gt; 0.5 mg/L</w:t>
            </w:r>
          </w:p>
        </w:tc>
      </w:tr>
      <w:tr w:rsidR="00C56345">
        <w:trPr>
          <w:cantSplit/>
        </w:trPr>
        <w:tc>
          <w:tcPr>
            <w:tcW w:w="2410" w:type="dxa"/>
            <w:tcBorders>
              <w:top w:val="nil"/>
              <w:left w:val="nil"/>
              <w:bottom w:val="nil"/>
              <w:right w:val="nil"/>
            </w:tcBorders>
          </w:tcPr>
          <w:p w:rsidR="00C56345" w:rsidRDefault="00C56345">
            <w:pPr>
              <w:pStyle w:val="MSDS-TZeile"/>
              <w:rPr>
                <w:b/>
                <w:bCs/>
              </w:rPr>
            </w:pPr>
            <w:r>
              <w:t>10.01.2012</w:t>
            </w:r>
          </w:p>
        </w:tc>
        <w:tc>
          <w:tcPr>
            <w:tcW w:w="7155" w:type="dxa"/>
            <w:gridSpan w:val="3"/>
            <w:tcBorders>
              <w:top w:val="nil"/>
              <w:left w:val="nil"/>
              <w:bottom w:val="nil"/>
              <w:right w:val="nil"/>
            </w:tcBorders>
          </w:tcPr>
          <w:p w:rsidR="00C56345" w:rsidRDefault="00C56345">
            <w:pPr>
              <w:pStyle w:val="MSDS-TUZeile"/>
              <w:jc w:val="right"/>
            </w:pPr>
            <w:r>
              <w:t>(1)</w:t>
            </w:r>
          </w:p>
        </w:tc>
      </w:tr>
    </w:tbl>
    <w:p w:rsidR="00C56345" w:rsidRDefault="00C56345">
      <w:pPr>
        <w:pStyle w:val="MSDS-Zeile"/>
        <w:rPr>
          <w:rFonts w:ascii="Arial" w:hAnsi="Arial" w:cs="Arial"/>
        </w:rPr>
      </w:pPr>
    </w:p>
    <w:p w:rsidR="00C56345" w:rsidRPr="00802748" w:rsidRDefault="00C56345">
      <w:pPr>
        <w:pStyle w:val="MSDS-Kapitelberschrift"/>
        <w:rPr>
          <w:caps w:val="0"/>
          <w:lang w:val="en-US"/>
        </w:rPr>
      </w:pPr>
      <w:r w:rsidRPr="00802748">
        <w:rPr>
          <w:caps w:val="0"/>
          <w:lang w:val="en-US"/>
        </w:rPr>
        <w:t>3.6</w:t>
      </w:r>
      <w:r w:rsidRPr="00802748">
        <w:rPr>
          <w:caps w:val="0"/>
          <w:lang w:val="en-US"/>
        </w:rPr>
        <w:tab/>
      </w:r>
      <w:r w:rsidRPr="00802748">
        <w:rPr>
          <w:caps w:val="0"/>
          <w:lang w:val="en-US"/>
        </w:rPr>
        <w:tab/>
        <w:t>BOD5, COD OR BOD5/COD RATIO</w:t>
      </w:r>
    </w:p>
    <w:p w:rsidR="00C56345" w:rsidRPr="00802748" w:rsidRDefault="00C56345">
      <w:pPr>
        <w:pStyle w:val="MSDS-Zeile"/>
        <w:adjustRightInd w:val="0"/>
        <w:rPr>
          <w:rFonts w:ascii="Arial" w:hAnsi="Arial" w:cs="Arial"/>
          <w:lang w:val="en-US"/>
        </w:rPr>
      </w:pPr>
    </w:p>
    <w:p w:rsidR="00C56345" w:rsidRDefault="00C56345">
      <w:pPr>
        <w:pStyle w:val="MSDS-Kapitelberschrift"/>
        <w:rPr>
          <w:caps w:val="0"/>
        </w:rPr>
      </w:pPr>
      <w:r>
        <w:rPr>
          <w:caps w:val="0"/>
        </w:rPr>
        <w:t>3.7</w:t>
      </w:r>
      <w:r>
        <w:rPr>
          <w:caps w:val="0"/>
        </w:rPr>
        <w:tab/>
      </w:r>
      <w:r>
        <w:rPr>
          <w:caps w:val="0"/>
        </w:rPr>
        <w:tab/>
        <w:t>BIOACCUMULATION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BCF</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11.8 </w:t>
            </w:r>
            <w:r>
              <w:fldChar w:fldCharType="begin"/>
            </w:r>
            <w:r>
              <w:instrText xml:space="preserve"> IF "11.8"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Elimination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BCFBAF Program (v3.01) Results:</w:t>
            </w:r>
            <w:r w:rsidRPr="00802748">
              <w:rPr>
                <w:lang w:val="en-US"/>
              </w:rPr>
              <w:br/>
              <w:t>==============================</w:t>
            </w:r>
            <w:r w:rsidRPr="00802748">
              <w:rPr>
                <w:lang w:val="en-US"/>
              </w:rPr>
              <w:br/>
              <w:t>SMILES : SCCCCCCCC</w:t>
            </w:r>
            <w:r w:rsidRPr="00802748">
              <w:rPr>
                <w:lang w:val="en-US"/>
              </w:rPr>
              <w:br/>
              <w:t>CHEM   : 1-Octanethiol</w:t>
            </w:r>
            <w:r w:rsidRPr="00802748">
              <w:rPr>
                <w:lang w:val="en-US"/>
              </w:rPr>
              <w:br/>
              <w:t>MOL FOR: C8 H18 S1</w:t>
            </w:r>
            <w:r w:rsidRPr="00802748">
              <w:rPr>
                <w:lang w:val="en-US"/>
              </w:rPr>
              <w:br/>
              <w:t>MOL WT : 146.29</w:t>
            </w:r>
            <w:r w:rsidRPr="00802748">
              <w:rPr>
                <w:lang w:val="en-US"/>
              </w:rPr>
              <w:br/>
            </w:r>
            <w:r w:rsidRPr="00802748">
              <w:rPr>
                <w:lang w:val="en-US"/>
              </w:rPr>
              <w:lastRenderedPageBreak/>
              <w:t>--------------------------------- BCFBAF v3.01 --------------------------------</w:t>
            </w:r>
            <w:r w:rsidRPr="00802748">
              <w:rPr>
                <w:lang w:val="en-US"/>
              </w:rPr>
              <w:br/>
              <w:t>Summary Results:</w:t>
            </w:r>
            <w:r w:rsidRPr="00802748">
              <w:rPr>
                <w:lang w:val="en-US"/>
              </w:rPr>
              <w:br/>
              <w:t>Log BCF (regression-based estimate):  1.07  (BCF = 11.8 L/kg wet-wt)</w:t>
            </w:r>
            <w:r w:rsidRPr="00802748">
              <w:rPr>
                <w:lang w:val="en-US"/>
              </w:rPr>
              <w:br/>
              <w:t>Biotransformation Half-Life (days) :  0.678  (normalized to 10 g fish)</w:t>
            </w:r>
            <w:r w:rsidRPr="00802748">
              <w:rPr>
                <w:lang w:val="en-US"/>
              </w:rPr>
              <w:br/>
              <w:t>Log BAF (Arnot-Gobas upper trophic):  2.39  (BAF = 246 L/kg wet-wt)</w:t>
            </w:r>
            <w:r w:rsidRPr="00802748">
              <w:rPr>
                <w:lang w:val="en-US"/>
              </w:rPr>
              <w:br/>
            </w:r>
            <w:r w:rsidRPr="00802748">
              <w:rPr>
                <w:lang w:val="en-US"/>
              </w:rPr>
              <w:br/>
              <w:t>Log Kow (experimental):  not available from database</w:t>
            </w:r>
            <w:r w:rsidRPr="00802748">
              <w:rPr>
                <w:lang w:val="en-US"/>
              </w:rPr>
              <w:br/>
              <w:t>Log Kow used by BCF estimates:  4.21</w:t>
            </w:r>
            <w:r w:rsidRPr="00802748">
              <w:rPr>
                <w:lang w:val="en-US"/>
              </w:rPr>
              <w:br/>
            </w:r>
            <w:r w:rsidRPr="00802748">
              <w:rPr>
                <w:lang w:val="en-US"/>
              </w:rPr>
              <w:br/>
              <w:t>Equation Used to Make BCF estimate:</w:t>
            </w:r>
            <w:r w:rsidRPr="00802748">
              <w:rPr>
                <w:lang w:val="en-US"/>
              </w:rPr>
              <w:br/>
              <w:t>Log BCF = 0.6598 log Kow - 0.333 + Correction</w:t>
            </w:r>
            <w:r w:rsidRPr="00802748">
              <w:rPr>
                <w:lang w:val="en-US"/>
              </w:rPr>
              <w:br/>
            </w:r>
            <w:r w:rsidRPr="00802748">
              <w:rPr>
                <w:lang w:val="en-US"/>
              </w:rPr>
              <w:br/>
              <w:t>Correction(s):                    Value</w:t>
            </w:r>
            <w:r w:rsidRPr="00802748">
              <w:rPr>
                <w:lang w:val="en-US"/>
              </w:rPr>
              <w:br/>
              <w:t>Alkyl chains (8+ -CH2- groups)  -1.374</w:t>
            </w:r>
            <w:r w:rsidRPr="00802748">
              <w:rPr>
                <w:lang w:val="en-US"/>
              </w:rPr>
              <w:br/>
            </w:r>
            <w:r w:rsidRPr="00802748">
              <w:rPr>
                <w:lang w:val="en-US"/>
              </w:rPr>
              <w:br/>
              <w:t>Estimated Log BCF =  1.073  (BCF = 11.83 L/kg wet-wt)</w:t>
            </w:r>
            <w:r w:rsidRPr="00802748">
              <w:rPr>
                <w:lang w:val="en-US"/>
              </w:rPr>
              <w:br/>
            </w:r>
            <w:r w:rsidRPr="00802748">
              <w:rPr>
                <w:lang w:val="en-US"/>
              </w:rPr>
              <w:br/>
              <w:t>===========================================================</w:t>
            </w:r>
            <w:r w:rsidRPr="00802748">
              <w:rPr>
                <w:lang w:val="en-US"/>
              </w:rPr>
              <w:br/>
              <w:t>Whole Body Primary Biotransformation Rate Estimate for Fish:</w:t>
            </w:r>
            <w:r w:rsidRPr="00802748">
              <w:rPr>
                <w:lang w:val="en-US"/>
              </w:rPr>
              <w:br/>
              <w:t>===========================================================</w:t>
            </w:r>
            <w:r w:rsidRPr="00802748">
              <w:rPr>
                <w:lang w:val="en-US"/>
              </w:rPr>
              <w:br/>
              <w:t>------+-----+--------------------------------------------+---------+---------</w:t>
            </w:r>
            <w:r w:rsidRPr="00802748">
              <w:rPr>
                <w:lang w:val="en-US"/>
              </w:rPr>
              <w:br/>
              <w:t>TYPE | NUM | LOG BIOTRANSFORMATION FRAGMENT DESCRIPTION |  COEFF  |  VALUE</w:t>
            </w:r>
            <w:r w:rsidRPr="00802748">
              <w:rPr>
                <w:lang w:val="en-US"/>
              </w:rPr>
              <w:br/>
              <w:t>------+-----+--------------------------------------------+---------+---------</w:t>
            </w:r>
            <w:r w:rsidRPr="00802748">
              <w:rPr>
                <w:lang w:val="en-US"/>
              </w:rPr>
              <w:br/>
              <w:t>Frag |  1  |  Linear C4 terminal chain  [CCC-CH3]       |  0.0341 |  0.0341</w:t>
            </w:r>
            <w:r w:rsidRPr="00802748">
              <w:rPr>
                <w:lang w:val="en-US"/>
              </w:rPr>
              <w:br/>
              <w:t>Frag |  1  |  Methyl  [-CH3]                            |  0.2451 |  0.2451</w:t>
            </w:r>
            <w:r w:rsidRPr="00802748">
              <w:rPr>
                <w:lang w:val="en-US"/>
              </w:rPr>
              <w:br/>
              <w:t>Frag |  7  |  -CH2-  [linear]                           |  0.0242 |  0.1693</w:t>
            </w:r>
            <w:r w:rsidRPr="00802748">
              <w:rPr>
                <w:lang w:val="en-US"/>
              </w:rPr>
              <w:br/>
              <w:t>L Kow|  *  |  Log Kow =   4.21 (KowWin estimate)        |  0.3073 |  1.2951</w:t>
            </w:r>
            <w:r w:rsidRPr="00802748">
              <w:rPr>
                <w:lang w:val="en-US"/>
              </w:rPr>
              <w:br/>
              <w:t>MolWt|  *  |  Molecular Weight Parameter                |         | -0.3751</w:t>
            </w:r>
            <w:r w:rsidRPr="00802748">
              <w:rPr>
                <w:lang w:val="en-US"/>
              </w:rPr>
              <w:br/>
              <w:t>Const|  *  |  Equation Constant                         |         | -1.5058</w:t>
            </w:r>
            <w:r w:rsidRPr="00802748">
              <w:rPr>
                <w:lang w:val="en-US"/>
              </w:rPr>
              <w:br/>
              <w:t>============+============================================+=========+=========</w:t>
            </w:r>
            <w:r w:rsidRPr="00802748">
              <w:rPr>
                <w:lang w:val="en-US"/>
              </w:rPr>
              <w:br/>
              <w:t>RESULT   |        LOG Bio Half-Life (days)            |         | -0.1686</w:t>
            </w:r>
            <w:r w:rsidRPr="00802748">
              <w:rPr>
                <w:lang w:val="en-US"/>
              </w:rPr>
              <w:br/>
              <w:t>RESULT   |            Bio Half-Life (days)            |         |  0.6783</w:t>
            </w:r>
            <w:r w:rsidRPr="00802748">
              <w:rPr>
                <w:lang w:val="en-US"/>
              </w:rPr>
              <w:br/>
              <w:t>NOTE     |  Bio Half-Life Normalized to 10 g fish at 15 deg C   |</w:t>
            </w:r>
            <w:r w:rsidRPr="00802748">
              <w:rPr>
                <w:lang w:val="en-US"/>
              </w:rPr>
              <w:br/>
              <w:t>============+============================================+=========+=========</w:t>
            </w:r>
            <w:r w:rsidRPr="00802748">
              <w:rPr>
                <w:lang w:val="en-US"/>
              </w:rPr>
              <w:br/>
            </w:r>
            <w:r w:rsidRPr="00802748">
              <w:rPr>
                <w:lang w:val="en-US"/>
              </w:rPr>
              <w:br/>
              <w:t>Biotransformation Rate Constant:</w:t>
            </w:r>
            <w:r w:rsidRPr="00802748">
              <w:rPr>
                <w:lang w:val="en-US"/>
              </w:rPr>
              <w:br/>
              <w:t>kM (Rate Constant):  1.022 /day (10 gram fish)</w:t>
            </w:r>
            <w:r w:rsidRPr="00802748">
              <w:rPr>
                <w:lang w:val="en-US"/>
              </w:rPr>
              <w:br/>
              <w:t>kM (Rate Constant):  0.5746 /day (100 gram fish)</w:t>
            </w:r>
            <w:r w:rsidRPr="00802748">
              <w:rPr>
                <w:lang w:val="en-US"/>
              </w:rPr>
              <w:br/>
              <w:t>kM (Rate Constant):  0.3231 /day (1 kg fish)</w:t>
            </w:r>
            <w:r w:rsidRPr="00802748">
              <w:rPr>
                <w:lang w:val="en-US"/>
              </w:rPr>
              <w:br/>
              <w:t>kM (Rate Constant):  0.1817 /day (10 kg fish)</w:t>
            </w:r>
            <w:r w:rsidRPr="00802748">
              <w:rPr>
                <w:lang w:val="en-US"/>
              </w:rPr>
              <w:br/>
            </w:r>
            <w:r w:rsidRPr="00802748">
              <w:rPr>
                <w:lang w:val="en-US"/>
              </w:rPr>
              <w:br/>
              <w:t>Arnot-Gobas BCF &amp; BAF Methods (including biotransformation rate estimates):</w:t>
            </w:r>
            <w:r w:rsidRPr="00802748">
              <w:rPr>
                <w:lang w:val="en-US"/>
              </w:rPr>
              <w:br/>
              <w:t>Estimated Log BCF (upper trophic) =  2.391  (BCF = 245.9 L/kg wet-wt)</w:t>
            </w:r>
            <w:r w:rsidRPr="00802748">
              <w:rPr>
                <w:lang w:val="en-US"/>
              </w:rPr>
              <w:br/>
              <w:t>Estimated Log BAF (upper trophic) =  2.391  (BAF = 246 L/kg wet-wt)</w:t>
            </w:r>
            <w:r w:rsidRPr="00802748">
              <w:rPr>
                <w:lang w:val="en-US"/>
              </w:rPr>
              <w:br/>
              <w:t>Estimated Log BCF (mid trophic)   =  2.464  (BCF = 291.2 L/kg wet-wt)</w:t>
            </w:r>
            <w:r w:rsidRPr="00802748">
              <w:rPr>
                <w:lang w:val="en-US"/>
              </w:rPr>
              <w:br/>
              <w:t>Estimated Log BAF (mid trophic)   =  2.467  (BAF = 293.4 L/kg wet-wt)</w:t>
            </w:r>
            <w:r w:rsidRPr="00802748">
              <w:rPr>
                <w:lang w:val="en-US"/>
              </w:rPr>
              <w:br/>
              <w:t>Estimated Log BCF (lower trophic) =  2.478  (BCF = 300.6 L/kg wet-wt)</w:t>
            </w:r>
            <w:r w:rsidRPr="00802748">
              <w:rPr>
                <w:lang w:val="en-US"/>
              </w:rPr>
              <w:br/>
              <w:t>Estimated Log BAF (lower trophic) =  2.495  (BAF = 312.4 L/kg wet-wt)</w:t>
            </w:r>
            <w:r w:rsidRPr="00802748">
              <w:rPr>
                <w:lang w:val="en-US"/>
              </w:rPr>
              <w:br/>
            </w:r>
            <w:r w:rsidRPr="00802748">
              <w:rPr>
                <w:lang w:val="en-US"/>
              </w:rPr>
              <w:br/>
              <w:t>Arnot-Gobas BCF &amp; BAF Methods (assuming a biotransformation rate of zero):</w:t>
            </w:r>
            <w:r w:rsidRPr="00802748">
              <w:rPr>
                <w:lang w:val="en-US"/>
              </w:rPr>
              <w:br/>
              <w:t>Estimated Log BCF (upper trophic) =  3.219  (BCF = 1656 L/kg wet-wt)</w:t>
            </w:r>
            <w:r w:rsidRPr="00802748">
              <w:rPr>
                <w:lang w:val="en-US"/>
              </w:rPr>
              <w:br/>
              <w:t>Estimated Log BAF (upper trophic) =  3.709  (BAF = 5117 L/kg wet-wt)</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Conclusion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BCF = 11.8</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an acceptable computer model</w:t>
            </w:r>
          </w:p>
        </w:tc>
      </w:tr>
      <w:tr w:rsidR="00C56345">
        <w:trPr>
          <w:cantSplit/>
        </w:trPr>
        <w:tc>
          <w:tcPr>
            <w:tcW w:w="2410" w:type="dxa"/>
            <w:tcBorders>
              <w:top w:val="nil"/>
              <w:left w:val="nil"/>
              <w:bottom w:val="nil"/>
              <w:right w:val="nil"/>
            </w:tcBorders>
          </w:tcPr>
          <w:p w:rsidR="00C56345" w:rsidRDefault="00C56345">
            <w:pPr>
              <w:pStyle w:val="MSDS-TZeile"/>
              <w:rPr>
                <w:b/>
                <w:bCs/>
              </w:rPr>
            </w:pPr>
            <w:r>
              <w:t>19.01.2012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3.8</w:t>
      </w:r>
      <w:r>
        <w:rPr>
          <w:caps w:val="0"/>
        </w:rPr>
        <w:tab/>
      </w:r>
      <w:r>
        <w:rPr>
          <w:caps w:val="0"/>
        </w:rPr>
        <w:tab/>
        <w:t>ADDITIONAL REMARKS</w:t>
      </w:r>
    </w:p>
    <w:p w:rsidR="00C56345" w:rsidRDefault="00C56345">
      <w:pPr>
        <w:pStyle w:val="MSDS-Zeile"/>
        <w:adjustRightInd w:val="0"/>
        <w:rPr>
          <w:rFonts w:ascii="Arial" w:hAnsi="Arial" w:cs="Arial"/>
        </w:rPr>
      </w:pPr>
    </w:p>
    <w:p w:rsidR="00C56345" w:rsidRDefault="00C56345">
      <w:pPr>
        <w:rPr>
          <w:rFonts w:ascii="Arial" w:hAnsi="Arial" w:cs="Arial"/>
        </w:rPr>
        <w:sectPr w:rsidR="00C56345">
          <w:headerReference w:type="default" r:id="rId14"/>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Default="00C56345">
      <w:pPr>
        <w:pStyle w:val="MSDS-Zeile"/>
        <w:rPr>
          <w:rFonts w:ascii="Arial" w:hAnsi="Arial" w:cs="Arial"/>
        </w:rPr>
      </w:pPr>
    </w:p>
    <w:p w:rsidR="00C56345" w:rsidRDefault="00C56345">
      <w:pPr>
        <w:pStyle w:val="MSDS-Kapitelberschrift"/>
        <w:rPr>
          <w:caps w:val="0"/>
        </w:rPr>
      </w:pPr>
      <w:r>
        <w:rPr>
          <w:caps w:val="0"/>
        </w:rPr>
        <w:t>4.1</w:t>
      </w:r>
      <w:r>
        <w:rPr>
          <w:caps w:val="0"/>
        </w:rPr>
        <w:tab/>
      </w:r>
      <w:r>
        <w:rPr>
          <w:caps w:val="0"/>
        </w:rPr>
        <w:tab/>
        <w:t>ACUTE/PROLONGED TOXICITY TO FISH</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semistatic</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Oryzias latipes (Fish, fresh water)</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96 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Unit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LC0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.114 </w:t>
            </w:r>
            <w:r>
              <w:fldChar w:fldCharType="begin"/>
            </w:r>
            <w:r>
              <w:instrText xml:space="preserve"> IF ".114"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LC50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.326 </w:t>
            </w:r>
            <w:r>
              <w:fldChar w:fldCharType="begin"/>
            </w:r>
            <w:r>
              <w:instrText xml:space="preserve"> IF ".326"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LC100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.49 </w:t>
            </w:r>
            <w:r>
              <w:fldChar w:fldCharType="begin"/>
            </w:r>
            <w:r>
              <w:instrText xml:space="preserve"> IF ".49"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Limit test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Analytical monitoring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OECD Guide-line 203 "Fish, Acute Toxicity Test"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-Test Organisms:</w:t>
            </w:r>
            <w:r w:rsidRPr="00802748">
              <w:rPr>
                <w:lang w:val="en-US"/>
              </w:rPr>
              <w:br/>
              <w:t xml:space="preserve"> a) Supplier: Test organisms were obtained from private</w:t>
            </w:r>
            <w:r w:rsidRPr="00802748">
              <w:rPr>
                <w:lang w:val="en-US"/>
              </w:rPr>
              <w:br/>
              <w:t>reproduction in Japan.</w:t>
            </w:r>
            <w:r w:rsidRPr="00802748">
              <w:rPr>
                <w:lang w:val="en-US"/>
              </w:rPr>
              <w:br/>
              <w:t xml:space="preserve"> b) Size (length and weight): 1.64cm (1.54 - 1.78cm, n=10)</w:t>
            </w:r>
            <w:r w:rsidRPr="00802748">
              <w:rPr>
                <w:lang w:val="en-US"/>
              </w:rPr>
              <w:br/>
              <w:t>in length; 0.056 g (0.032 - 0.080 g, n=10) in weight.</w:t>
            </w:r>
            <w:r w:rsidRPr="00802748">
              <w:rPr>
                <w:lang w:val="en-US"/>
              </w:rPr>
              <w:br/>
              <w:t xml:space="preserve"> c) Age: Not described.</w:t>
            </w:r>
            <w:r w:rsidRPr="00802748">
              <w:rPr>
                <w:lang w:val="en-US"/>
              </w:rPr>
              <w:br/>
              <w:t xml:space="preserve"> d) Any pretreatment: Test organisms were acclimated for 20</w:t>
            </w:r>
            <w:r w:rsidRPr="00802748">
              <w:rPr>
                <w:lang w:val="en-US"/>
              </w:rPr>
              <w:br/>
              <w:t>days before testing.  During acclimation, test fishes were</w:t>
            </w:r>
            <w:r w:rsidRPr="00802748">
              <w:rPr>
                <w:lang w:val="en-US"/>
              </w:rPr>
              <w:br/>
              <w:t>fed with TETRAMINE.The mortality of the test organisms for 7</w:t>
            </w:r>
            <w:r w:rsidRPr="00802748">
              <w:rPr>
                <w:lang w:val="en-US"/>
              </w:rPr>
              <w:br/>
              <w:t>days before testing was below 5%. LC50(96 hr) for a</w:t>
            </w:r>
            <w:r w:rsidRPr="00802748">
              <w:rPr>
                <w:lang w:val="en-US"/>
              </w:rPr>
              <w:br/>
              <w:t>reference substance (copper sulfate pentahydrate) was 0.64</w:t>
            </w:r>
            <w:r w:rsidRPr="00802748">
              <w:rPr>
                <w:lang w:val="en-US"/>
              </w:rPr>
              <w:br/>
              <w:t>mg/L.</w:t>
            </w:r>
            <w:r w:rsidRPr="00802748">
              <w:rPr>
                <w:lang w:val="en-US"/>
              </w:rPr>
              <w:br/>
            </w:r>
            <w:r w:rsidRPr="00802748">
              <w:rPr>
                <w:lang w:val="en-US"/>
              </w:rPr>
              <w:br/>
            </w:r>
            <w:r w:rsidRPr="00802748">
              <w:rPr>
                <w:lang w:val="en-US"/>
              </w:rPr>
              <w:br/>
              <w:t>-Test substance: octane-1-thiol</w:t>
            </w:r>
            <w:r w:rsidRPr="00802748">
              <w:rPr>
                <w:lang w:val="en-US"/>
              </w:rPr>
              <w:br/>
              <w:t xml:space="preserve"> a) Empirical Formula: C8H18S</w:t>
            </w:r>
            <w:r w:rsidRPr="00802748">
              <w:rPr>
                <w:lang w:val="en-US"/>
              </w:rPr>
              <w:br/>
              <w:t xml:space="preserve"> b) Molecular Weight: 146.3</w:t>
            </w:r>
            <w:r w:rsidRPr="00802748">
              <w:rPr>
                <w:lang w:val="en-US"/>
              </w:rPr>
              <w:br/>
              <w:t xml:space="preserve"> c) Purity: = 99.3 % </w:t>
            </w:r>
            <w:r w:rsidRPr="00802748">
              <w:rPr>
                <w:lang w:val="en-US"/>
              </w:rPr>
              <w:br/>
              <w:t xml:space="preserve"> d) Boiling Point:199 C </w:t>
            </w:r>
            <w:r w:rsidRPr="00802748">
              <w:rPr>
                <w:lang w:val="en-US"/>
              </w:rPr>
              <w:br/>
              <w:t xml:space="preserve"> e) Water Solubility: Low, 2.96mg/L(Purified water, 20 C,</w:t>
            </w:r>
            <w:r w:rsidRPr="00802748">
              <w:rPr>
                <w:lang w:val="en-US"/>
              </w:rPr>
              <w:br/>
              <w:t>48hour stirring, measured by GC/MS)</w:t>
            </w:r>
            <w:r w:rsidRPr="00802748">
              <w:rPr>
                <w:lang w:val="en-US"/>
              </w:rPr>
              <w:br/>
            </w:r>
            <w:r w:rsidRPr="00802748">
              <w:rPr>
                <w:lang w:val="en-US"/>
              </w:rPr>
              <w:br/>
            </w:r>
            <w:r w:rsidRPr="00802748">
              <w:rPr>
                <w:lang w:val="en-US"/>
              </w:rPr>
              <w:br/>
            </w:r>
            <w:r w:rsidRPr="00802748">
              <w:rPr>
                <w:lang w:val="en-US"/>
              </w:rPr>
              <w:br/>
            </w:r>
            <w:r w:rsidRPr="00802748">
              <w:rPr>
                <w:lang w:val="en-US"/>
              </w:rPr>
              <w:br/>
              <w:t>-Test Conditions:</w:t>
            </w:r>
            <w:r w:rsidRPr="00802748">
              <w:rPr>
                <w:lang w:val="en-US"/>
              </w:rPr>
              <w:br/>
              <w:t xml:space="preserve"> a) Dilution Water Source: Dilution water was prepared from</w:t>
            </w:r>
            <w:r w:rsidRPr="00802748">
              <w:rPr>
                <w:lang w:val="en-US"/>
              </w:rPr>
              <w:br/>
              <w:t>tap water (Yokohama in Japan). The tap water was</w:t>
            </w:r>
            <w:r w:rsidRPr="00802748">
              <w:rPr>
                <w:lang w:val="en-US"/>
              </w:rPr>
              <w:br/>
              <w:t>dechlorinated and treated by activated carbon and aerated</w:t>
            </w:r>
            <w:r w:rsidRPr="00802748">
              <w:rPr>
                <w:lang w:val="en-US"/>
              </w:rPr>
              <w:br/>
              <w:t>enough.</w:t>
            </w:r>
            <w:r w:rsidRPr="00802748">
              <w:rPr>
                <w:lang w:val="en-US"/>
              </w:rPr>
              <w:br/>
              <w:t xml:space="preserve"> b) Dilution Water Chemistry:pH : 7.9 (23 C)</w:t>
            </w:r>
            <w:r w:rsidRPr="00802748">
              <w:rPr>
                <w:lang w:val="en-US"/>
              </w:rPr>
              <w:br/>
              <w:t xml:space="preserve">                          Total Hardness (as CaCO3) : 67</w:t>
            </w:r>
            <w:r w:rsidRPr="00802748">
              <w:rPr>
                <w:lang w:val="en-US"/>
              </w:rPr>
              <w:br/>
              <w:t>mg/L</w:t>
            </w:r>
            <w:r w:rsidRPr="00802748">
              <w:rPr>
                <w:lang w:val="en-US"/>
              </w:rPr>
              <w:br/>
              <w:t xml:space="preserve"> c) Exposure Vessel Type: 5 L glass aquarium </w:t>
            </w:r>
            <w:r w:rsidRPr="00802748">
              <w:rPr>
                <w:lang w:val="en-US"/>
              </w:rPr>
              <w:br/>
              <w:t xml:space="preserve"> d) Nominal Concentrations: control, solvent control, 0.200,</w:t>
            </w:r>
            <w:r w:rsidRPr="00802748">
              <w:rPr>
                <w:lang w:val="en-US"/>
              </w:rPr>
              <w:br/>
              <w:t xml:space="preserve">0.360, 0.630, 1.10 and 2.00 mg/L </w:t>
            </w:r>
            <w:r w:rsidRPr="00802748">
              <w:rPr>
                <w:lang w:val="en-US"/>
              </w:rPr>
              <w:br/>
              <w:t xml:space="preserve"> e) Vehicle/Solvent and Concentrations: dimethylformamide,</w:t>
            </w:r>
            <w:r w:rsidRPr="00802748">
              <w:rPr>
                <w:lang w:val="en-US"/>
              </w:rPr>
              <w:br/>
              <w:t>100 ul/L</w:t>
            </w:r>
            <w:r w:rsidRPr="00802748">
              <w:rPr>
                <w:lang w:val="en-US"/>
              </w:rPr>
              <w:br/>
              <w:t xml:space="preserve"> f) Stock Solutions Preparations and Stability: Test</w:t>
            </w:r>
            <w:r w:rsidRPr="00802748">
              <w:rPr>
                <w:lang w:val="en-US"/>
              </w:rPr>
              <w:br/>
              <w:t>substance was diluted with water after dissolution in</w:t>
            </w:r>
            <w:r w:rsidRPr="00802748">
              <w:rPr>
                <w:lang w:val="en-US"/>
              </w:rPr>
              <w:br/>
              <w:t>dimethylformamide. Test substance was stored in a desiccator</w:t>
            </w:r>
            <w:r w:rsidRPr="00802748">
              <w:rPr>
                <w:lang w:val="en-US"/>
              </w:rPr>
              <w:br/>
              <w:t>(room temperature, dark place). The stability of the</w:t>
            </w:r>
            <w:r w:rsidRPr="00802748">
              <w:rPr>
                <w:lang w:val="en-US"/>
              </w:rPr>
              <w:br/>
              <w:t>chemical was confirmed by IR absorption spectrum. Under the</w:t>
            </w:r>
            <w:r w:rsidRPr="00802748">
              <w:rPr>
                <w:lang w:val="en-US"/>
              </w:rPr>
              <w:br/>
            </w:r>
            <w:r w:rsidRPr="00802748">
              <w:rPr>
                <w:lang w:val="en-US"/>
              </w:rPr>
              <w:lastRenderedPageBreak/>
              <w:t>stock condition, IR spectrum of the test substance at the</w:t>
            </w:r>
            <w:r w:rsidRPr="00802748">
              <w:rPr>
                <w:lang w:val="en-US"/>
              </w:rPr>
              <w:br/>
              <w:t xml:space="preserve">end of test was same as at the start.     </w:t>
            </w:r>
            <w:r w:rsidRPr="00802748">
              <w:rPr>
                <w:lang w:val="en-US"/>
              </w:rPr>
              <w:br/>
              <w:t xml:space="preserve"> g) Number of Replicates: 1</w:t>
            </w:r>
            <w:r w:rsidRPr="00802748">
              <w:rPr>
                <w:lang w:val="en-US"/>
              </w:rPr>
              <w:br/>
              <w:t xml:space="preserve"> h) Fish per Replicates: 10 </w:t>
            </w:r>
            <w:r w:rsidRPr="00802748">
              <w:rPr>
                <w:lang w:val="en-US"/>
              </w:rPr>
              <w:br/>
              <w:t xml:space="preserve"> i) Renewal Rate of Test Solution: Every 24 hours</w:t>
            </w:r>
            <w:r w:rsidRPr="00802748">
              <w:rPr>
                <w:lang w:val="en-US"/>
              </w:rPr>
              <w:br/>
              <w:t xml:space="preserve"> j) Water Temperature: 24+/1C</w:t>
            </w:r>
            <w:r w:rsidRPr="00802748">
              <w:rPr>
                <w:lang w:val="en-US"/>
              </w:rPr>
              <w:br/>
              <w:t xml:space="preserve"> k) Light Condition: 16:8 hours, light-darkness cycle</w:t>
            </w:r>
            <w:r w:rsidRPr="00802748">
              <w:rPr>
                <w:lang w:val="en-US"/>
              </w:rPr>
              <w:br/>
              <w:t xml:space="preserve"> l) Feeding: None</w:t>
            </w:r>
            <w:r w:rsidRPr="00802748">
              <w:rPr>
                <w:lang w:val="en-US"/>
              </w:rPr>
              <w:br/>
              <w:t xml:space="preserve"> m) Aeration : None.</w:t>
            </w:r>
            <w:r w:rsidRPr="00802748">
              <w:rPr>
                <w:lang w:val="en-US"/>
              </w:rPr>
              <w:br/>
            </w:r>
            <w:r w:rsidRPr="00802748">
              <w:rPr>
                <w:lang w:val="en-US"/>
              </w:rPr>
              <w:br/>
              <w:t>-Analytical Procedure: The test concentrations were measured</w:t>
            </w:r>
            <w:r w:rsidRPr="00802748">
              <w:rPr>
                <w:lang w:val="en-US"/>
              </w:rPr>
              <w:br/>
              <w:t>at 24 (after water replacement) and 48 hours (before</w:t>
            </w:r>
            <w:r w:rsidRPr="00802748">
              <w:rPr>
                <w:lang w:val="en-US"/>
              </w:rPr>
              <w:br/>
              <w:t>water replacement) using GC/MS.</w:t>
            </w:r>
            <w:r w:rsidRPr="00802748">
              <w:rPr>
                <w:lang w:val="en-US"/>
              </w:rPr>
              <w:br/>
            </w:r>
            <w:r w:rsidRPr="00802748">
              <w:rPr>
                <w:lang w:val="en-US"/>
              </w:rPr>
              <w:br/>
            </w:r>
            <w:r w:rsidRPr="00802748">
              <w:rPr>
                <w:lang w:val="en-US"/>
              </w:rPr>
              <w:br/>
              <w:t>-Statistical Method:</w:t>
            </w:r>
            <w:r w:rsidRPr="00802748">
              <w:rPr>
                <w:lang w:val="en-US"/>
              </w:rPr>
              <w:br/>
              <w:t xml:space="preserve"> a) Data Analysis: Binomial method was used for calculation</w:t>
            </w:r>
            <w:r w:rsidRPr="00802748">
              <w:rPr>
                <w:lang w:val="en-US"/>
              </w:rPr>
              <w:br/>
              <w:t>of 96 hour- LC50. The concentrations of 0.114 -</w:t>
            </w:r>
            <w:r w:rsidRPr="00802748">
              <w:rPr>
                <w:lang w:val="en-US"/>
              </w:rPr>
              <w:br/>
              <w:t>0.977mg/L were used for this calculation.</w:t>
            </w:r>
            <w:r w:rsidRPr="00802748">
              <w:rPr>
                <w:lang w:val="en-US"/>
              </w:rPr>
              <w:br/>
              <w:t xml:space="preserve"> b) Method of Calculating Mean Measured Concentrations (i.e.</w:t>
            </w:r>
            <w:r w:rsidRPr="00802748">
              <w:rPr>
                <w:lang w:val="en-US"/>
              </w:rPr>
              <w:br/>
              <w:t>arithmetic mean, geometric mean, etc.): Geometric mean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Measured Concentrations: The test concentrations were</w:t>
            </w:r>
            <w:r w:rsidRPr="00802748">
              <w:rPr>
                <w:lang w:val="en-US"/>
              </w:rPr>
              <w:br/>
              <w:t xml:space="preserve">measured at 24 ( after water replacement fresh) and 48 hours (before water replacement expired) using GC/MS. </w:t>
            </w:r>
            <w:r w:rsidRPr="00802748">
              <w:rPr>
                <w:lang w:val="en-US"/>
              </w:rPr>
              <w:br/>
              <w:t>Proportion of measured concentration to nominal</w:t>
            </w:r>
            <w:r w:rsidRPr="00802748">
              <w:rPr>
                <w:lang w:val="en-US"/>
              </w:rPr>
              <w:br/>
              <w:t>concentration were 33 - 65 % at 24th hours and 13 - 37 % at</w:t>
            </w:r>
            <w:r w:rsidRPr="00802748">
              <w:rPr>
                <w:lang w:val="en-US"/>
              </w:rPr>
              <w:br/>
              <w:t>48 hours. Main cause of this reduction was assumed to be</w:t>
            </w:r>
            <w:r w:rsidRPr="00802748">
              <w:rPr>
                <w:lang w:val="en-US"/>
              </w:rPr>
              <w:br/>
              <w:t>sublimation of substance.</w:t>
            </w:r>
            <w:r w:rsidRPr="00802748">
              <w:rPr>
                <w:lang w:val="en-US"/>
              </w:rPr>
              <w:br/>
              <w:t>----------------------------------------------------------</w:t>
            </w:r>
            <w:r w:rsidRPr="00802748">
              <w:rPr>
                <w:lang w:val="en-US"/>
              </w:rPr>
              <w:br/>
              <w:t xml:space="preserve">Nominal       Measured Conc.,mg/L  (Percent of Nominal,%)   </w:t>
            </w:r>
            <w:r w:rsidRPr="00802748">
              <w:rPr>
                <w:lang w:val="en-US"/>
              </w:rPr>
              <w:br/>
              <w:t xml:space="preserve">Conc.    </w:t>
            </w:r>
            <w:r w:rsidRPr="00802748">
              <w:rPr>
                <w:lang w:val="en-US"/>
              </w:rPr>
              <w:br/>
              <w:t>mg/L</w:t>
            </w:r>
            <w:r w:rsidRPr="00802748">
              <w:rPr>
                <w:lang w:val="en-US"/>
              </w:rPr>
              <w:tab/>
            </w:r>
            <w:r w:rsidRPr="00802748">
              <w:rPr>
                <w:lang w:val="en-US"/>
              </w:rPr>
              <w:tab/>
              <w:t>---------------------------------------</w:t>
            </w:r>
            <w:r w:rsidRPr="00802748">
              <w:rPr>
                <w:lang w:val="en-US"/>
              </w:rPr>
              <w:br/>
            </w:r>
            <w:r w:rsidRPr="00802748">
              <w:rPr>
                <w:lang w:val="en-US"/>
              </w:rPr>
              <w:tab/>
            </w:r>
            <w:r w:rsidRPr="00802748">
              <w:rPr>
                <w:lang w:val="en-US"/>
              </w:rPr>
              <w:tab/>
              <w:t xml:space="preserve">24 Hour       48 Hour    Geometric Mean    </w:t>
            </w:r>
            <w:r w:rsidRPr="00802748">
              <w:rPr>
                <w:lang w:val="en-US"/>
              </w:rPr>
              <w:br/>
              <w:t>----------------------------------------------------------</w:t>
            </w:r>
            <w:r w:rsidRPr="00802748">
              <w:rPr>
                <w:lang w:val="en-US"/>
              </w:rPr>
              <w:br/>
              <w:t xml:space="preserve">Control         &lt;0.006       &lt;0.006           ----  </w:t>
            </w:r>
            <w:r w:rsidRPr="00802748">
              <w:rPr>
                <w:lang w:val="en-US"/>
              </w:rPr>
              <w:br/>
              <w:t xml:space="preserve">Solvent control &lt;0.006       &lt;0.006           ----  </w:t>
            </w:r>
            <w:r w:rsidRPr="00802748">
              <w:rPr>
                <w:lang w:val="en-US"/>
              </w:rPr>
              <w:br/>
              <w:t>0.200           0.066 (33)    0.025 (13)      0.041 (21)</w:t>
            </w:r>
            <w:r w:rsidRPr="00802748">
              <w:rPr>
                <w:lang w:val="en-US"/>
              </w:rPr>
              <w:br/>
              <w:t>0.360           0.159 (44)    0.082 (23)      0.114 (32)</w:t>
            </w:r>
            <w:r w:rsidRPr="00802748">
              <w:rPr>
                <w:lang w:val="en-US"/>
              </w:rPr>
              <w:br/>
              <w:t>0.630           0.338 (54)    0.185 (29)      0.250 (40)</w:t>
            </w:r>
            <w:r w:rsidRPr="00802748">
              <w:rPr>
                <w:lang w:val="en-US"/>
              </w:rPr>
              <w:br/>
              <w:t>1.10            0.641 (58)    0.375 (34)      0.490 (45)</w:t>
            </w:r>
            <w:r w:rsidRPr="00802748">
              <w:rPr>
                <w:lang w:val="en-US"/>
              </w:rPr>
              <w:br/>
              <w:t>2.00            1.29  (65)    0.740 (37)      0.977 (49)</w:t>
            </w:r>
            <w:r w:rsidRPr="00802748">
              <w:rPr>
                <w:lang w:val="en-US"/>
              </w:rPr>
              <w:br/>
              <w:t>----------------------------------------------------------</w:t>
            </w:r>
            <w:r w:rsidRPr="00802748">
              <w:rPr>
                <w:lang w:val="en-US"/>
              </w:rPr>
              <w:br/>
            </w:r>
            <w:r w:rsidRPr="00802748">
              <w:rPr>
                <w:lang w:val="en-US"/>
              </w:rPr>
              <w:br/>
              <w:t>- Water chemistry (pH and DO and temperature in test): Water</w:t>
            </w:r>
            <w:r w:rsidRPr="00802748">
              <w:rPr>
                <w:lang w:val="en-US"/>
              </w:rPr>
              <w:br/>
              <w:t>chemistry and temperature were measured for each</w:t>
            </w:r>
            <w:r w:rsidRPr="00802748">
              <w:rPr>
                <w:lang w:val="en-US"/>
              </w:rPr>
              <w:br/>
              <w:t>concentration at every 24 hours on test solutions before and</w:t>
            </w:r>
            <w:r w:rsidRPr="00802748">
              <w:rPr>
                <w:lang w:val="en-US"/>
              </w:rPr>
              <w:br/>
              <w:t>after test solution replacement.</w:t>
            </w:r>
            <w:r w:rsidRPr="00802748">
              <w:rPr>
                <w:lang w:val="en-US"/>
              </w:rPr>
              <w:br/>
              <w:t xml:space="preserve">   pH: 6.9 - 8.1</w:t>
            </w:r>
            <w:r w:rsidRPr="00802748">
              <w:rPr>
                <w:lang w:val="en-US"/>
              </w:rPr>
              <w:br/>
              <w:t xml:space="preserve">   DO: 7.3 - 8.9 mg/L</w:t>
            </w:r>
            <w:r w:rsidRPr="00802748">
              <w:rPr>
                <w:lang w:val="en-US"/>
              </w:rPr>
              <w:br/>
              <w:t xml:space="preserve">   Water Temperature: 23.1 - 24.0C</w:t>
            </w:r>
            <w:r w:rsidRPr="00802748">
              <w:rPr>
                <w:lang w:val="en-US"/>
              </w:rPr>
              <w:br/>
            </w:r>
            <w:r w:rsidRPr="00802748">
              <w:rPr>
                <w:lang w:val="en-US"/>
              </w:rPr>
              <w:br/>
            </w:r>
            <w:r w:rsidRPr="00802748">
              <w:rPr>
                <w:lang w:val="en-US"/>
              </w:rPr>
              <w:br/>
              <w:t>-Effect Data(mortality):</w:t>
            </w:r>
            <w:r w:rsidRPr="00802748">
              <w:rPr>
                <w:lang w:val="en-US"/>
              </w:rPr>
              <w:br/>
              <w:t xml:space="preserve">   LC50 (96hr) = 0.326* mg/L (mc) </w:t>
            </w:r>
            <w:r w:rsidRPr="00802748">
              <w:rPr>
                <w:lang w:val="en-US"/>
              </w:rPr>
              <w:br/>
              <w:t xml:space="preserve">      95% C.I.: 0.250 - 0.490 mg/L</w:t>
            </w:r>
            <w:r w:rsidRPr="00802748">
              <w:rPr>
                <w:lang w:val="en-US"/>
              </w:rPr>
              <w:br/>
              <w:t xml:space="preserve">   LC0 (96hr) = 0.114 mg/L (mc)</w:t>
            </w:r>
            <w:r w:rsidRPr="00802748">
              <w:rPr>
                <w:lang w:val="en-US"/>
              </w:rPr>
              <w:br/>
              <w:t xml:space="preserve">   LC100 (96hr) = 0.490 mg/L (mc)</w:t>
            </w:r>
            <w:r w:rsidRPr="00802748">
              <w:rPr>
                <w:lang w:val="en-US"/>
              </w:rPr>
              <w:br/>
              <w:t>*: Using the concentrations of 0.114 - 0.977 mg/L</w:t>
            </w:r>
            <w:r w:rsidRPr="00802748">
              <w:rPr>
                <w:lang w:val="en-US"/>
              </w:rPr>
              <w:br/>
              <w:t>mc: based on geometric mean of measured concentrations.</w:t>
            </w:r>
            <w:r w:rsidRPr="00802748">
              <w:rPr>
                <w:lang w:val="en-US"/>
              </w:rPr>
              <w:br/>
              <w:t xml:space="preserve"> </w:t>
            </w:r>
            <w:r w:rsidRPr="00802748">
              <w:rPr>
                <w:lang w:val="en-US"/>
              </w:rPr>
              <w:br/>
              <w:t xml:space="preserve">- Cumulative Mortality: No mortality occurred during the exposure period in the control group. The lowest concentration at  which mortality occurred </w:t>
            </w:r>
            <w:r w:rsidRPr="00802748">
              <w:rPr>
                <w:lang w:val="en-US"/>
              </w:rPr>
              <w:lastRenderedPageBreak/>
              <w:t>was 0.250 mg/L at 96 hours.</w:t>
            </w:r>
            <w:r w:rsidRPr="00802748">
              <w:rPr>
                <w:lang w:val="en-US"/>
              </w:rPr>
              <w:br/>
              <w:t>----------------------------------------------------------</w:t>
            </w:r>
            <w:r w:rsidRPr="00802748">
              <w:rPr>
                <w:lang w:val="en-US"/>
              </w:rPr>
              <w:br/>
              <w:t>Measured</w:t>
            </w:r>
            <w:r w:rsidRPr="00802748">
              <w:rPr>
                <w:lang w:val="en-US"/>
              </w:rPr>
              <w:tab/>
              <w:t xml:space="preserve">      Cumulative Number of Dead (Percent) Mortality</w:t>
            </w:r>
            <w:r w:rsidRPr="00802748">
              <w:rPr>
                <w:lang w:val="en-US"/>
              </w:rPr>
              <w:tab/>
              <w:t>------------------------------------------</w:t>
            </w:r>
            <w:r w:rsidRPr="00802748">
              <w:rPr>
                <w:lang w:val="en-US"/>
              </w:rPr>
              <w:br/>
              <w:t xml:space="preserve">Conc.    </w:t>
            </w:r>
            <w:r w:rsidRPr="00802748">
              <w:rPr>
                <w:lang w:val="en-US"/>
              </w:rPr>
              <w:br/>
              <w:t>mg/L                24 Hour   48 Hour  72 Hour   96 Hour</w:t>
            </w:r>
            <w:r w:rsidRPr="00802748">
              <w:rPr>
                <w:lang w:val="en-US"/>
              </w:rPr>
              <w:br/>
              <w:t>-----------------------------------------------------------------------</w:t>
            </w:r>
            <w:r w:rsidRPr="00802748">
              <w:rPr>
                <w:lang w:val="en-US"/>
              </w:rPr>
              <w:br/>
              <w:t xml:space="preserve">Control                0 (0)        0 (0)       0 (0)        0 (0) </w:t>
            </w:r>
            <w:r w:rsidRPr="00802748">
              <w:rPr>
                <w:lang w:val="en-US"/>
              </w:rPr>
              <w:br/>
              <w:t xml:space="preserve">Solvent control    0 (0)        0 (0)       0 (0)        0 (0)  </w:t>
            </w:r>
            <w:r w:rsidRPr="00802748">
              <w:rPr>
                <w:lang w:val="en-US"/>
              </w:rPr>
              <w:br/>
              <w:t xml:space="preserve">0.041                   0 (0)        0 (0)       0 (0)        0 (0) </w:t>
            </w:r>
            <w:r w:rsidRPr="00802748">
              <w:rPr>
                <w:lang w:val="en-US"/>
              </w:rPr>
              <w:br/>
              <w:t xml:space="preserve">0.114                   0 (0)        0 (0)       0 (0)        0 (0) </w:t>
            </w:r>
            <w:r w:rsidRPr="00802748">
              <w:rPr>
                <w:lang w:val="en-US"/>
              </w:rPr>
              <w:br/>
              <w:t xml:space="preserve">0.250                   0 (0)        0 (0)       0 (0)        1 (10) </w:t>
            </w:r>
            <w:r w:rsidRPr="00802748">
              <w:rPr>
                <w:lang w:val="en-US"/>
              </w:rPr>
              <w:br/>
              <w:t xml:space="preserve">0.490                   0 (0)        1 (10)     9 (90)    10 (100) </w:t>
            </w:r>
            <w:r w:rsidRPr="00802748">
              <w:rPr>
                <w:lang w:val="en-US"/>
              </w:rPr>
              <w:br/>
              <w:t xml:space="preserve">0.977                   0 (0)        4 (40)   10 (100)  10 (100) </w:t>
            </w:r>
            <w:r w:rsidRPr="00802748">
              <w:rPr>
                <w:lang w:val="en-US"/>
              </w:rPr>
              <w:br/>
              <w:t>-------------------------------------------------------------------------</w:t>
            </w:r>
            <w:r w:rsidRPr="00802748">
              <w:rPr>
                <w:lang w:val="en-US"/>
              </w:rPr>
              <w:br/>
            </w:r>
            <w:r w:rsidRPr="00802748">
              <w:rPr>
                <w:lang w:val="en-US"/>
              </w:rPr>
              <w:br/>
            </w:r>
            <w:r w:rsidRPr="00802748">
              <w:rPr>
                <w:lang w:val="en-US"/>
              </w:rPr>
              <w:br/>
              <w:t>-Other Effects: Toxicological symptoms were observed at</w:t>
            </w:r>
            <w:r w:rsidRPr="00802748">
              <w:rPr>
                <w:lang w:val="en-US"/>
              </w:rPr>
              <w:br/>
              <w:t>concentrations above 0.114 mg/L during test period.</w:t>
            </w:r>
            <w:r w:rsidRPr="00802748">
              <w:rPr>
                <w:lang w:val="en-US"/>
              </w:rPr>
              <w:br/>
              <w:t>----------------------------------------------------------</w:t>
            </w:r>
            <w:r w:rsidRPr="00802748">
              <w:rPr>
                <w:lang w:val="en-US"/>
              </w:rPr>
              <w:br/>
              <w:t>Measured        Symptoms   (Symptoms - number of fish)</w:t>
            </w:r>
            <w:r w:rsidRPr="00802748">
              <w:rPr>
                <w:lang w:val="en-US"/>
              </w:rPr>
              <w:br/>
              <w:t xml:space="preserve">Conc.    </w:t>
            </w:r>
            <w:r w:rsidRPr="00802748">
              <w:rPr>
                <w:lang w:val="en-US"/>
              </w:rPr>
              <w:br/>
              <w:t>----------------------------------------------------------</w:t>
            </w:r>
            <w:r w:rsidRPr="00802748">
              <w:rPr>
                <w:lang w:val="en-US"/>
              </w:rPr>
              <w:br/>
              <w:t>mg/L                24 Hr      48 Hr       72 Hr     96Hr</w:t>
            </w:r>
            <w:r w:rsidRPr="00802748">
              <w:rPr>
                <w:lang w:val="en-US"/>
              </w:rPr>
              <w:br/>
              <w:t>Control               N            N            N            N</w:t>
            </w:r>
            <w:r w:rsidRPr="00802748">
              <w:rPr>
                <w:lang w:val="en-US"/>
              </w:rPr>
              <w:br/>
              <w:t>Solvent control   N            N            N            N</w:t>
            </w:r>
            <w:r w:rsidRPr="00802748">
              <w:rPr>
                <w:lang w:val="en-US"/>
              </w:rPr>
              <w:br/>
              <w:t>0.041                  N            N            N            N</w:t>
            </w:r>
            <w:r w:rsidRPr="00802748">
              <w:rPr>
                <w:lang w:val="en-US"/>
              </w:rPr>
              <w:br/>
              <w:t>0.114                  N         ASR-4   ASR-7    ASR-7</w:t>
            </w:r>
            <w:r w:rsidRPr="00802748">
              <w:rPr>
                <w:lang w:val="en-US"/>
              </w:rPr>
              <w:br/>
              <w:t>0.250            ASR-10    ASR-10  ASR-10  ASR-9</w:t>
            </w:r>
            <w:r w:rsidRPr="00802748">
              <w:rPr>
                <w:lang w:val="en-US"/>
              </w:rPr>
              <w:br/>
              <w:t xml:space="preserve">                                     (SUR-8)  (SUR-9) (SUR-5)</w:t>
            </w:r>
            <w:r w:rsidRPr="00802748">
              <w:rPr>
                <w:lang w:val="en-US"/>
              </w:rPr>
              <w:br/>
              <w:t>0.490            ASR-10   ASR-8      ASR-1      ----</w:t>
            </w:r>
            <w:r w:rsidRPr="00802748">
              <w:rPr>
                <w:lang w:val="en-US"/>
              </w:rPr>
              <w:br/>
              <w:t xml:space="preserve">                                     (SUR-8)  (SUR-8) </w:t>
            </w:r>
            <w:r w:rsidRPr="00802748">
              <w:rPr>
                <w:lang w:val="en-US"/>
              </w:rPr>
              <w:br/>
              <w:t xml:space="preserve">                                       AP-1</w:t>
            </w:r>
            <w:r w:rsidRPr="00802748">
              <w:rPr>
                <w:lang w:val="en-US"/>
              </w:rPr>
              <w:br/>
              <w:t>0.977           ASR-10    ASR-5        ----         ----</w:t>
            </w:r>
            <w:r w:rsidRPr="00802748">
              <w:rPr>
                <w:lang w:val="en-US"/>
              </w:rPr>
              <w:br/>
              <w:t xml:space="preserve">                                   (SUR-5)</w:t>
            </w:r>
            <w:r w:rsidRPr="00802748">
              <w:rPr>
                <w:lang w:val="en-US"/>
              </w:rPr>
              <w:br/>
              <w:t xml:space="preserve">                                     AP-1</w:t>
            </w:r>
            <w:r w:rsidRPr="00802748">
              <w:rPr>
                <w:lang w:val="en-US"/>
              </w:rPr>
              <w:br/>
            </w:r>
            <w:r w:rsidRPr="00802748">
              <w:rPr>
                <w:lang w:val="en-US"/>
              </w:rPr>
              <w:br/>
              <w:t>----------------------------------------------------------</w:t>
            </w:r>
            <w:r w:rsidRPr="00802748">
              <w:rPr>
                <w:lang w:val="en-US"/>
              </w:rPr>
              <w:br/>
              <w:t>N: No toxicological symptom was observed.</w:t>
            </w:r>
            <w:r w:rsidRPr="00802748">
              <w:rPr>
                <w:lang w:val="en-US"/>
              </w:rPr>
              <w:br/>
              <w:t>ASR: abnormal swimming (reduced activity)</w:t>
            </w:r>
            <w:r w:rsidRPr="00802748">
              <w:rPr>
                <w:lang w:val="en-US"/>
              </w:rPr>
              <w:br/>
              <w:t>SUR: surfacing</w:t>
            </w:r>
            <w:r w:rsidRPr="00802748">
              <w:rPr>
                <w:lang w:val="en-US"/>
              </w:rPr>
              <w:br/>
              <w:t>AP: paralyzed</w:t>
            </w:r>
            <w:r w:rsidRPr="00802748">
              <w:rPr>
                <w:lang w:val="en-US"/>
              </w:rPr>
              <w:br/>
              <w:t>---: No observation was made because all fish were dead at</w:t>
            </w:r>
            <w:r w:rsidRPr="00802748">
              <w:rPr>
                <w:lang w:val="en-US"/>
              </w:rPr>
              <w:br/>
              <w:t>this observation time.</w:t>
            </w:r>
            <w:r w:rsidRPr="00802748">
              <w:rPr>
                <w:lang w:val="en-US"/>
              </w:rPr>
              <w:br/>
            </w:r>
            <w:r w:rsidRPr="00802748">
              <w:rPr>
                <w:lang w:val="en-US"/>
              </w:rPr>
              <w:br/>
              <w:t>- Calculation of toxicity values: The geometric means of measured concentrations were used because the concentrations were not maintained within 20% of the nominal values.</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sidRPr="00802748">
              <w:rPr>
                <w:lang w:val="en-US"/>
              </w:rPr>
              <w:t>Test article name: n-octyl mercaptan</w:t>
            </w:r>
            <w:r w:rsidRPr="00802748">
              <w:rPr>
                <w:lang w:val="en-US"/>
              </w:rPr>
              <w:br/>
              <w:t>CAS no.: 111-88-6</w:t>
            </w:r>
            <w:r w:rsidRPr="00802748">
              <w:rPr>
                <w:lang w:val="en-US"/>
              </w:rPr>
              <w:br/>
              <w:t>Source: E&amp;E Solutions Inc.</w:t>
            </w:r>
            <w:r w:rsidRPr="00802748">
              <w:rPr>
                <w:lang w:val="en-US"/>
              </w:rPr>
              <w:br/>
            </w:r>
            <w:r>
              <w:t>Batch: 1815</w:t>
            </w:r>
            <w:r>
              <w:br/>
              <w:t>Purity: 99.3 wt %</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12.01.2012</w:t>
            </w:r>
          </w:p>
        </w:tc>
        <w:tc>
          <w:tcPr>
            <w:tcW w:w="7155" w:type="dxa"/>
            <w:gridSpan w:val="2"/>
            <w:tcBorders>
              <w:top w:val="nil"/>
              <w:left w:val="nil"/>
              <w:bottom w:val="nil"/>
              <w:right w:val="nil"/>
            </w:tcBorders>
          </w:tcPr>
          <w:p w:rsidR="00C56345" w:rsidRDefault="00C56345">
            <w:pPr>
              <w:pStyle w:val="MSDS-TUZeile"/>
              <w:jc w:val="right"/>
            </w:pPr>
            <w:r>
              <w:t>(21)</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acute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96 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Unit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LC50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.16 </w:t>
            </w:r>
            <w:r>
              <w:fldChar w:fldCharType="begin"/>
            </w:r>
            <w:r>
              <w:instrText xml:space="preserve"> IF ".16"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ECOSAR (v. 1.00)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ECOSAR Program (v1.00) Input:</w:t>
            </w:r>
            <w:r w:rsidRPr="00802748">
              <w:rPr>
                <w:lang w:val="en-US"/>
              </w:rPr>
              <w:br/>
              <w:t>==============================</w:t>
            </w:r>
            <w:r w:rsidRPr="00802748">
              <w:rPr>
                <w:lang w:val="en-US"/>
              </w:rPr>
              <w:br/>
              <w:t>SMILES : SCCCCCCCC</w:t>
            </w:r>
            <w:r w:rsidRPr="00802748">
              <w:rPr>
                <w:lang w:val="en-US"/>
              </w:rPr>
              <w:br/>
              <w:t>CHEM   : 1-Octanethiol</w:t>
            </w:r>
            <w:r w:rsidRPr="00802748">
              <w:rPr>
                <w:lang w:val="en-US"/>
              </w:rPr>
              <w:br/>
              <w:t>CAS Num:</w:t>
            </w:r>
            <w:r w:rsidRPr="00802748">
              <w:rPr>
                <w:lang w:val="en-US"/>
              </w:rPr>
              <w:br/>
              <w:t>ChemID1:</w:t>
            </w:r>
            <w:r w:rsidRPr="00802748">
              <w:rPr>
                <w:lang w:val="en-US"/>
              </w:rPr>
              <w:br/>
              <w:t>ChemID2:</w:t>
            </w:r>
            <w:r w:rsidRPr="00802748">
              <w:rPr>
                <w:lang w:val="en-US"/>
              </w:rPr>
              <w:br/>
              <w:t>ChemID3:</w:t>
            </w:r>
            <w:r w:rsidRPr="00802748">
              <w:rPr>
                <w:lang w:val="en-US"/>
              </w:rPr>
              <w:br/>
              <w:t>MOL FOR: C8 H18 S1</w:t>
            </w:r>
            <w:r w:rsidRPr="00802748">
              <w:rPr>
                <w:lang w:val="en-US"/>
              </w:rPr>
              <w:br/>
              <w:t>MOL WT : 146.29</w:t>
            </w:r>
            <w:r w:rsidRPr="00802748">
              <w:rPr>
                <w:lang w:val="en-US"/>
              </w:rPr>
              <w:br/>
              <w:t>Log Kow: 4.21  (KowWin estimate)</w:t>
            </w:r>
            <w:r w:rsidRPr="00802748">
              <w:rPr>
                <w:lang w:val="en-US"/>
              </w:rPr>
              <w:br/>
              <w:t>Melt Pt: -49.20 deg C</w:t>
            </w:r>
            <w:r w:rsidRPr="00802748">
              <w:rPr>
                <w:lang w:val="en-US"/>
              </w:rPr>
              <w:br/>
              <w:t>Wat Sol: 4 mg/L  (measured)</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ECOSAR v1.00 Class(es) Found</w:t>
            </w:r>
            <w:r w:rsidRPr="00802748">
              <w:rPr>
                <w:lang w:val="en-US"/>
              </w:rPr>
              <w:br/>
              <w:t>------------------------------</w:t>
            </w:r>
            <w:r w:rsidRPr="00802748">
              <w:rPr>
                <w:lang w:val="en-US"/>
              </w:rPr>
              <w:br/>
              <w:t>Thiols and Mercaptans</w:t>
            </w:r>
            <w:r w:rsidRPr="00802748">
              <w:rPr>
                <w:lang w:val="en-US"/>
              </w:rPr>
              <w:br/>
              <w:t>Predicted</w:t>
            </w:r>
            <w:r w:rsidRPr="00802748">
              <w:rPr>
                <w:lang w:val="en-US"/>
              </w:rPr>
              <w:br/>
              <w:t>ECOSAR Class        Organism      Duration    End Pt    mg/L (ppm)</w:t>
            </w:r>
            <w:r w:rsidRPr="00802748">
              <w:rPr>
                <w:lang w:val="en-US"/>
              </w:rPr>
              <w:br/>
              <w:t xml:space="preserve">========================  ========  ======  ===========  </w:t>
            </w:r>
            <w:r w:rsidRPr="00802748">
              <w:rPr>
                <w:lang w:val="en-US"/>
              </w:rPr>
              <w:br/>
              <w:t>Thiols and Mercaptans: Fish               96-hr    LC50     0.160</w:t>
            </w:r>
            <w:r w:rsidRPr="00802748">
              <w:rPr>
                <w:lang w:val="en-US"/>
              </w:rPr>
              <w:br/>
              <w:t>Thiols and Mercaptans: Daphnid        48-hr    LC50     0.099</w:t>
            </w:r>
            <w:r w:rsidRPr="00802748">
              <w:rPr>
                <w:lang w:val="en-US"/>
              </w:rPr>
              <w:br/>
              <w:t>Thiols and Mercaptans: Green Algae 96-hr    EC50     0.071</w:t>
            </w:r>
            <w:r w:rsidRPr="00802748">
              <w:rPr>
                <w:lang w:val="en-US"/>
              </w:rPr>
              <w:br/>
              <w:t xml:space="preserve">Thiols and Mercaptans: Fish                           ChV       0.017 ! </w:t>
            </w:r>
            <w:r w:rsidRPr="00802748">
              <w:rPr>
                <w:lang w:val="en-US"/>
              </w:rPr>
              <w:br/>
              <w:t>Thiols and Mercaptans: Daphnid                    ChV       0.010 !</w:t>
            </w:r>
            <w:r w:rsidRPr="00802748">
              <w:rPr>
                <w:lang w:val="en-US"/>
              </w:rPr>
              <w:br/>
              <w:t>Thiols and Mercaptans: Green Algae             ChV       0.059</w:t>
            </w:r>
            <w:r w:rsidRPr="00802748">
              <w:rPr>
                <w:lang w:val="en-US"/>
              </w:rPr>
              <w:br/>
            </w:r>
            <w:r w:rsidRPr="00802748">
              <w:rPr>
                <w:lang w:val="en-US"/>
              </w:rPr>
              <w:br/>
              <w:t xml:space="preserve">========================  =======  ======  ===========  </w:t>
            </w:r>
            <w:r w:rsidRPr="00802748">
              <w:rPr>
                <w:lang w:val="en-US"/>
              </w:rPr>
              <w:br/>
              <w:t>Neutral Organic SAR: Fish             96-hr      LC50      1.508</w:t>
            </w:r>
            <w:r w:rsidRPr="00802748">
              <w:rPr>
                <w:lang w:val="en-US"/>
              </w:rPr>
              <w:br/>
              <w:t>(Baseline Toxicity) : Daphnid          48-hr      LC50      1.137</w:t>
            </w:r>
            <w:r w:rsidRPr="00802748">
              <w:rPr>
                <w:lang w:val="en-US"/>
              </w:rPr>
              <w:br/>
              <w:t xml:space="preserve">                     Green Algae              96-hr      EC50      1.216</w:t>
            </w:r>
            <w:r w:rsidRPr="00802748">
              <w:rPr>
                <w:lang w:val="en-US"/>
              </w:rPr>
              <w:br/>
              <w:t xml:space="preserve">                     Fish                                          ChV        0.136</w:t>
            </w:r>
            <w:r w:rsidRPr="00802748">
              <w:rPr>
                <w:lang w:val="en-US"/>
              </w:rPr>
              <w:br/>
              <w:t xml:space="preserve">                     Daphnid                                   ChV        0.155</w:t>
            </w:r>
            <w:r w:rsidRPr="00802748">
              <w:rPr>
                <w:lang w:val="en-US"/>
              </w:rPr>
              <w:br/>
              <w:t xml:space="preserve">                     Green Algae                            ChV        0.660</w:t>
            </w:r>
            <w:r w:rsidRPr="00802748">
              <w:rPr>
                <w:lang w:val="en-US"/>
              </w:rPr>
              <w:br/>
            </w:r>
            <w:r w:rsidRPr="00802748">
              <w:rPr>
                <w:lang w:val="en-US"/>
              </w:rPr>
              <w:br/>
              <w:t>Note: * = asterisk designates: Chemical may not be soluble</w:t>
            </w:r>
            <w:r w:rsidRPr="00802748">
              <w:rPr>
                <w:lang w:val="en-US"/>
              </w:rPr>
              <w:br/>
              <w:t>enough to measure this predicted effect.</w:t>
            </w:r>
            <w:r w:rsidRPr="00802748">
              <w:rPr>
                <w:lang w:val="en-US"/>
              </w:rPr>
              <w:br/>
            </w:r>
            <w:r w:rsidRPr="00802748">
              <w:rPr>
                <w:lang w:val="en-US"/>
              </w:rPr>
              <w:br/>
              <w:t>Note: ! = exclamation designates: The toxicity value was determined from a predicted SAR using established acute-to-chronic ratios and ECOSAR regression techniques which are documented in the supporting Technical Reference Manual. When possible, this toxicity value should be considered in a weight of evidence approach.</w:t>
            </w:r>
            <w:r w:rsidRPr="00802748">
              <w:rPr>
                <w:lang w:val="en-US"/>
              </w:rPr>
              <w:br/>
            </w:r>
            <w:r w:rsidRPr="00802748">
              <w:rPr>
                <w:lang w:val="en-US"/>
              </w:rPr>
              <w:br/>
              <w:t>Thiols and Mercaptans:</w:t>
            </w:r>
            <w:r w:rsidRPr="00802748">
              <w:rPr>
                <w:lang w:val="en-US"/>
              </w:rPr>
              <w:br/>
              <w:t>---------------------</w:t>
            </w:r>
            <w:r w:rsidRPr="00802748">
              <w:rPr>
                <w:lang w:val="en-US"/>
              </w:rPr>
              <w:br/>
              <w:t>For All Acute and Chronic Toxicity Values: If the log Kow of the chemical is greater than the value listed below, or if the compound is solid and the LC50, EC50 or ChV exceeds the water solubility by 10X, no effects at saturation are predicted for these endpoints.</w:t>
            </w:r>
            <w:r w:rsidRPr="00802748">
              <w:rPr>
                <w:lang w:val="en-US"/>
              </w:rPr>
              <w:br/>
            </w:r>
            <w:r w:rsidRPr="00802748">
              <w:rPr>
                <w:lang w:val="en-US"/>
              </w:rPr>
              <w:br/>
              <w:t>ECOSAR v1.00 SAR Limitations:</w:t>
            </w:r>
            <w:r w:rsidRPr="00802748">
              <w:rPr>
                <w:lang w:val="en-US"/>
              </w:rPr>
              <w:br/>
              <w:t>Maximum LogKow: 6.5 (Fish 96-hr LC50)</w:t>
            </w:r>
            <w:r w:rsidRPr="00802748">
              <w:rPr>
                <w:lang w:val="en-US"/>
              </w:rPr>
              <w:br/>
              <w:t>Maximum LogKow: 5.0 (Daphnid LC50)</w:t>
            </w:r>
            <w:r w:rsidRPr="00802748">
              <w:rPr>
                <w:lang w:val="en-US"/>
              </w:rPr>
              <w:br/>
              <w:t>Maximum LogKow: 6.4 (Green Algae EC50)</w:t>
            </w:r>
            <w:r w:rsidRPr="00802748">
              <w:rPr>
                <w:lang w:val="en-US"/>
              </w:rPr>
              <w:br/>
              <w:t>Maximum LogKow: 8.0 (ChV)</w:t>
            </w:r>
            <w:r w:rsidRPr="00802748">
              <w:rPr>
                <w:lang w:val="en-US"/>
              </w:rPr>
              <w:br/>
              <w:t>Maximum Mol Wt: 1000</w:t>
            </w:r>
            <w:r w:rsidRPr="00802748">
              <w:rPr>
                <w:lang w:val="en-US"/>
              </w:rPr>
              <w:br/>
            </w:r>
            <w:r w:rsidRPr="00802748">
              <w:rPr>
                <w:lang w:val="en-US"/>
              </w:rPr>
              <w:br/>
            </w:r>
            <w:r w:rsidRPr="00802748">
              <w:rPr>
                <w:lang w:val="en-US"/>
              </w:rPr>
              <w:lastRenderedPageBreak/>
              <w:t>Baseline Toxicity SAR Limitations:</w:t>
            </w:r>
            <w:r w:rsidRPr="00802748">
              <w:rPr>
                <w:lang w:val="en-US"/>
              </w:rPr>
              <w:br/>
              <w:t>---------------------------------</w:t>
            </w:r>
            <w:r w:rsidRPr="00802748">
              <w:rPr>
                <w:lang w:val="en-US"/>
              </w:rPr>
              <w:br/>
              <w:t>Maximum LogKow: 5.0 (Fish 96-hr LC50; Daphnid LC50)</w:t>
            </w:r>
            <w:r w:rsidRPr="00802748">
              <w:rPr>
                <w:lang w:val="en-US"/>
              </w:rPr>
              <w:br/>
              <w:t>Maximum LogKow: 6.4 (Green Algae EC50)</w:t>
            </w:r>
            <w:r w:rsidRPr="00802748">
              <w:rPr>
                <w:lang w:val="en-US"/>
              </w:rPr>
              <w:br/>
              <w:t>Maximum LogKow: 8.0 (ChV)</w:t>
            </w:r>
            <w:r w:rsidRPr="00802748">
              <w:rPr>
                <w:lang w:val="en-US"/>
              </w:rPr>
              <w:br/>
              <w:t>Maximum Mol Wt: 1000</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an acceptable computer model</w:t>
            </w:r>
          </w:p>
        </w:tc>
      </w:tr>
      <w:tr w:rsidR="00C56345">
        <w:trPr>
          <w:cantSplit/>
        </w:trPr>
        <w:tc>
          <w:tcPr>
            <w:tcW w:w="2410" w:type="dxa"/>
            <w:tcBorders>
              <w:top w:val="nil"/>
              <w:left w:val="nil"/>
              <w:bottom w:val="nil"/>
              <w:right w:val="nil"/>
            </w:tcBorders>
          </w:tcPr>
          <w:p w:rsidR="00C56345" w:rsidRDefault="00C56345">
            <w:pPr>
              <w:pStyle w:val="MSDS-TZeile"/>
              <w:rPr>
                <w:b/>
                <w:bCs/>
              </w:rPr>
            </w:pPr>
            <w:r>
              <w:t>19.01.2012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4.2</w:t>
      </w:r>
      <w:r>
        <w:rPr>
          <w:caps w:val="0"/>
        </w:rPr>
        <w:tab/>
      </w:r>
      <w:r>
        <w:rPr>
          <w:caps w:val="0"/>
        </w:rPr>
        <w:tab/>
        <w:t>ACUTE TOXICITY TO AQUATIC INVERTEBRATES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semistatic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Daphnia magna (Crustacea)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48 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Unit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NOEC</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.0037 </w:t>
            </w:r>
            <w:r>
              <w:fldChar w:fldCharType="begin"/>
            </w:r>
            <w:r>
              <w:instrText xml:space="preserve"> IF ".0037"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EC50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.0243 </w:t>
            </w:r>
            <w:r>
              <w:fldChar w:fldCharType="begin"/>
            </w:r>
            <w:r>
              <w:instrText xml:space="preserve"> IF ".0243"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EC100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.0531 </w:t>
            </w:r>
            <w:r>
              <w:fldChar w:fldCharType="begin"/>
            </w:r>
            <w:r>
              <w:instrText xml:space="preserve"> IF ".0531"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c>
          <w:tcPr>
            <w:tcW w:w="2410" w:type="dxa"/>
            <w:tcBorders>
              <w:top w:val="nil"/>
              <w:left w:val="nil"/>
              <w:bottom w:val="nil"/>
              <w:right w:val="nil"/>
            </w:tcBorders>
          </w:tcPr>
          <w:p w:rsidR="00C56345" w:rsidRDefault="00C56345">
            <w:pPr>
              <w:pStyle w:val="MSDS-TZeile"/>
              <w:rPr>
                <w:b/>
                <w:bCs/>
              </w:rPr>
            </w:pPr>
            <w:r>
              <w:rPr>
                <w:b/>
                <w:bCs/>
              </w:rPr>
              <w:t>Limit Test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Analytical monitoring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OECD Guide-line 202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-Test Organisms:</w:t>
            </w:r>
            <w:r w:rsidRPr="00802748">
              <w:rPr>
                <w:lang w:val="en-US"/>
              </w:rPr>
              <w:br/>
              <w:t xml:space="preserve"> a) Age: &lt; 24 hours old</w:t>
            </w:r>
            <w:r w:rsidRPr="00802748">
              <w:rPr>
                <w:lang w:val="en-US"/>
              </w:rPr>
              <w:br/>
              <w:t xml:space="preserve"> b) Supplier/Source: Test organisms were obtained from the</w:t>
            </w:r>
            <w:r w:rsidRPr="00802748">
              <w:rPr>
                <w:lang w:val="en-US"/>
              </w:rPr>
              <w:br/>
              <w:t>National Institute of Environmental Studies (Japan).</w:t>
            </w:r>
            <w:r w:rsidRPr="00802748">
              <w:rPr>
                <w:lang w:val="en-US"/>
              </w:rPr>
              <w:br/>
              <w:t xml:space="preserve"> c) Pretreatment: Parental daphnids were acclimated for</w:t>
            </w:r>
            <w:r w:rsidRPr="00802748">
              <w:rPr>
                <w:lang w:val="en-US"/>
              </w:rPr>
              <w:br/>
              <w:t>16 days on test condition before testing. During</w:t>
            </w:r>
            <w:r w:rsidRPr="00802748">
              <w:rPr>
                <w:lang w:val="en-US"/>
              </w:rPr>
              <w:br/>
              <w:t>acclimatization, test daphnids were fed with Chlorella</w:t>
            </w:r>
            <w:r w:rsidRPr="00802748">
              <w:rPr>
                <w:lang w:val="en-US"/>
              </w:rPr>
              <w:br/>
              <w:t xml:space="preserve">vulgaris, 0.2 mg carbon/day/individual. </w:t>
            </w:r>
            <w:r w:rsidRPr="00802748">
              <w:rPr>
                <w:lang w:val="en-US"/>
              </w:rPr>
              <w:br/>
            </w:r>
            <w:r w:rsidRPr="00802748">
              <w:rPr>
                <w:lang w:val="en-US"/>
              </w:rPr>
              <w:br/>
            </w:r>
            <w:r w:rsidRPr="00802748">
              <w:rPr>
                <w:lang w:val="en-US"/>
              </w:rPr>
              <w:br/>
              <w:t>-Test substance: octane-1-thiol</w:t>
            </w:r>
            <w:r w:rsidRPr="00802748">
              <w:rPr>
                <w:lang w:val="en-US"/>
              </w:rPr>
              <w:br/>
              <w:t xml:space="preserve"> a) Empirical Formula: C8H18S</w:t>
            </w:r>
            <w:r w:rsidRPr="00802748">
              <w:rPr>
                <w:lang w:val="en-US"/>
              </w:rPr>
              <w:br/>
              <w:t xml:space="preserve"> b) Molecular Weight: 146.3</w:t>
            </w:r>
            <w:r w:rsidRPr="00802748">
              <w:rPr>
                <w:lang w:val="en-US"/>
              </w:rPr>
              <w:br/>
              <w:t xml:space="preserve"> c) Purity: = 99.3 % </w:t>
            </w:r>
            <w:r w:rsidRPr="00802748">
              <w:rPr>
                <w:lang w:val="en-US"/>
              </w:rPr>
              <w:br/>
              <w:t xml:space="preserve"> d) Boiling Point:199 C </w:t>
            </w:r>
            <w:r w:rsidRPr="00802748">
              <w:rPr>
                <w:lang w:val="en-US"/>
              </w:rPr>
              <w:br/>
              <w:t xml:space="preserve"> e) Water Solubility: Low, 2.96mg/L(Purified water, 20 C,</w:t>
            </w:r>
            <w:r w:rsidRPr="00802748">
              <w:rPr>
                <w:lang w:val="en-US"/>
              </w:rPr>
              <w:br/>
              <w:t>48hour stirring, measured by GC/MS)</w:t>
            </w:r>
            <w:r w:rsidRPr="00802748">
              <w:rPr>
                <w:lang w:val="en-US"/>
              </w:rPr>
              <w:br/>
            </w:r>
            <w:r w:rsidRPr="00802748">
              <w:rPr>
                <w:lang w:val="en-US"/>
              </w:rPr>
              <w:br/>
              <w:t>-Test Conditions:</w:t>
            </w:r>
            <w:r w:rsidRPr="00802748">
              <w:rPr>
                <w:lang w:val="en-US"/>
              </w:rPr>
              <w:br/>
              <w:t xml:space="preserve"> a) Dilution Water Source: Elendt M4 medium </w:t>
            </w:r>
            <w:r w:rsidRPr="00802748">
              <w:rPr>
                <w:lang w:val="en-US"/>
              </w:rPr>
              <w:br/>
              <w:t xml:space="preserve"> b) Dilution Water Chemistry:Not described.</w:t>
            </w:r>
            <w:r w:rsidRPr="00802748">
              <w:rPr>
                <w:lang w:val="en-US"/>
              </w:rPr>
              <w:br/>
              <w:t xml:space="preserve"> c) Exposure Vessel Type: 130 mL test solution in a 100 mL</w:t>
            </w:r>
            <w:r w:rsidRPr="00802748">
              <w:rPr>
                <w:lang w:val="en-US"/>
              </w:rPr>
              <w:br/>
              <w:t>glass Erlenmeyer flask with stopper.</w:t>
            </w:r>
            <w:r w:rsidRPr="00802748">
              <w:rPr>
                <w:lang w:val="en-US"/>
              </w:rPr>
              <w:br/>
              <w:t xml:space="preserve"> d) Nominal Concentrations: control, solvent control,</w:t>
            </w:r>
            <w:r w:rsidRPr="00802748">
              <w:rPr>
                <w:lang w:val="en-US"/>
              </w:rPr>
              <w:br/>
              <w:t>0.0035, 0.0077, 0.0170, 0.0370 and 0.0800 mg/L</w:t>
            </w:r>
            <w:r w:rsidRPr="00802748">
              <w:rPr>
                <w:lang w:val="en-US"/>
              </w:rPr>
              <w:br/>
              <w:t xml:space="preserve"> e) Vehicle/Solvent and Concentrations: dimethylformamide,</w:t>
            </w:r>
            <w:r w:rsidRPr="00802748">
              <w:rPr>
                <w:lang w:val="en-US"/>
              </w:rPr>
              <w:br/>
              <w:t>40 ul/L.</w:t>
            </w:r>
            <w:r w:rsidRPr="00802748">
              <w:rPr>
                <w:lang w:val="en-US"/>
              </w:rPr>
              <w:br/>
              <w:t xml:space="preserve"> f) Stock Solutions Preparations and Stability: Test</w:t>
            </w:r>
            <w:r w:rsidRPr="00802748">
              <w:rPr>
                <w:lang w:val="en-US"/>
              </w:rPr>
              <w:br/>
              <w:t>substance was diluted with Elendt M4 medium after diluted</w:t>
            </w:r>
            <w:r w:rsidRPr="00802748">
              <w:rPr>
                <w:lang w:val="en-US"/>
              </w:rPr>
              <w:br/>
              <w:t>with dimethylformamide. Test substance was stored in</w:t>
            </w:r>
            <w:r w:rsidRPr="00802748">
              <w:rPr>
                <w:lang w:val="en-US"/>
              </w:rPr>
              <w:br/>
              <w:t>desiccator (room temperature, dark place). The stability of</w:t>
            </w:r>
            <w:r w:rsidRPr="00802748">
              <w:rPr>
                <w:lang w:val="en-US"/>
              </w:rPr>
              <w:br/>
              <w:t>the chemical was confirmed by IR absorption spectrum. Under</w:t>
            </w:r>
            <w:r w:rsidRPr="00802748">
              <w:rPr>
                <w:lang w:val="en-US"/>
              </w:rPr>
              <w:br/>
              <w:t>the stock condition, IR spectrum of the test substance at</w:t>
            </w:r>
            <w:r w:rsidRPr="00802748">
              <w:rPr>
                <w:lang w:val="en-US"/>
              </w:rPr>
              <w:br/>
            </w:r>
            <w:r w:rsidRPr="00802748">
              <w:rPr>
                <w:lang w:val="en-US"/>
              </w:rPr>
              <w:lastRenderedPageBreak/>
              <w:t xml:space="preserve">the end of test was same at the start.     </w:t>
            </w:r>
            <w:r w:rsidRPr="00802748">
              <w:rPr>
                <w:lang w:val="en-US"/>
              </w:rPr>
              <w:br/>
              <w:t xml:space="preserve"> g) Number of Replicates: 4</w:t>
            </w:r>
            <w:r w:rsidRPr="00802748">
              <w:rPr>
                <w:lang w:val="en-US"/>
              </w:rPr>
              <w:br/>
              <w:t xml:space="preserve"> h) Individuals per Replicates: 5</w:t>
            </w:r>
            <w:r w:rsidRPr="00802748">
              <w:rPr>
                <w:lang w:val="en-US"/>
              </w:rPr>
              <w:br/>
              <w:t xml:space="preserve"> i) Water Temperature: 20+/-1C</w:t>
            </w:r>
            <w:r w:rsidRPr="00802748">
              <w:rPr>
                <w:lang w:val="en-US"/>
              </w:rPr>
              <w:br/>
              <w:t xml:space="preserve"> j) Light Condition: 16:8 hours, light-darkness cycle</w:t>
            </w:r>
            <w:r w:rsidRPr="00802748">
              <w:rPr>
                <w:lang w:val="en-US"/>
              </w:rPr>
              <w:br/>
              <w:t xml:space="preserve"> k) Feeding: None</w:t>
            </w:r>
            <w:r w:rsidRPr="00802748">
              <w:rPr>
                <w:lang w:val="en-US"/>
              </w:rPr>
              <w:br/>
              <w:t xml:space="preserve"> l) Aeration : None</w:t>
            </w:r>
            <w:r w:rsidRPr="00802748">
              <w:rPr>
                <w:lang w:val="en-US"/>
              </w:rPr>
              <w:br/>
            </w:r>
            <w:r w:rsidRPr="00802748">
              <w:rPr>
                <w:lang w:val="en-US"/>
              </w:rPr>
              <w:br/>
              <w:t>- Analytical Procedure: Test concentrations were measured at</w:t>
            </w:r>
            <w:r w:rsidRPr="00802748">
              <w:rPr>
                <w:lang w:val="en-US"/>
              </w:rPr>
              <w:br/>
              <w:t>the start of the test and 24 hours before water</w:t>
            </w:r>
            <w:r w:rsidRPr="00802748">
              <w:rPr>
                <w:lang w:val="en-US"/>
              </w:rPr>
              <w:br/>
              <w:t>replacement using GC/MS.</w:t>
            </w:r>
            <w:r w:rsidRPr="00802748">
              <w:rPr>
                <w:lang w:val="en-US"/>
              </w:rPr>
              <w:br/>
            </w:r>
            <w:r w:rsidRPr="00802748">
              <w:rPr>
                <w:lang w:val="en-US"/>
              </w:rPr>
              <w:br/>
              <w:t>- Statistical Method:</w:t>
            </w:r>
            <w:r w:rsidRPr="00802748">
              <w:rPr>
                <w:lang w:val="en-US"/>
              </w:rPr>
              <w:br/>
              <w:t xml:space="preserve"> a) Data Analysis: EiC50 and 95% confidence intervals were</w:t>
            </w:r>
            <w:r w:rsidRPr="00802748">
              <w:rPr>
                <w:lang w:val="en-US"/>
              </w:rPr>
              <w:br/>
              <w:t>calculated by Probit method.</w:t>
            </w:r>
            <w:r w:rsidRPr="00802748">
              <w:rPr>
                <w:lang w:val="en-US"/>
              </w:rPr>
              <w:br/>
            </w:r>
            <w:r w:rsidRPr="00802748">
              <w:rPr>
                <w:lang w:val="en-US"/>
              </w:rPr>
              <w:br/>
              <w:t xml:space="preserve"> b) Method of Calculating Mean Measured Concentrations:</w:t>
            </w:r>
            <w:r w:rsidRPr="00802748">
              <w:rPr>
                <w:lang w:val="en-US"/>
              </w:rPr>
              <w:br/>
              <w:t>Geometric mean of measured concentration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Measured Concentrations: Test concentrations were measured</w:t>
            </w:r>
            <w:r w:rsidRPr="00802748">
              <w:rPr>
                <w:lang w:val="en-US"/>
              </w:rPr>
              <w:br/>
              <w:t xml:space="preserve">at the start of the test and at 24 hours prior to renewal of the test solution using GC/MS.  </w:t>
            </w:r>
            <w:r w:rsidRPr="00802748">
              <w:rPr>
                <w:lang w:val="en-US"/>
              </w:rPr>
              <w:br/>
              <w:t>The ratios of measured concentration to nominal</w:t>
            </w:r>
            <w:r w:rsidRPr="00802748">
              <w:rPr>
                <w:lang w:val="en-US"/>
              </w:rPr>
              <w:br/>
              <w:t>concentration were 63 - 81 % at the start of the test and 23 - 55 % at 24 hours (before renewal). The main cause of</w:t>
            </w:r>
            <w:r w:rsidRPr="00802748">
              <w:rPr>
                <w:lang w:val="en-US"/>
              </w:rPr>
              <w:br/>
              <w:t>this reduction was assumed to be sublimation of the test substance.</w:t>
            </w:r>
            <w:r w:rsidRPr="00802748">
              <w:rPr>
                <w:lang w:val="en-US"/>
              </w:rPr>
              <w:br/>
              <w:t>----------------------------------------------------------</w:t>
            </w:r>
            <w:r w:rsidRPr="00802748">
              <w:rPr>
                <w:lang w:val="en-US"/>
              </w:rPr>
              <w:br/>
              <w:t>Nominal     Measured Conc., mg/L  (Percent of Nominal, %)</w:t>
            </w:r>
            <w:r w:rsidRPr="00802748">
              <w:rPr>
                <w:lang w:val="en-US"/>
              </w:rPr>
              <w:br/>
              <w:t xml:space="preserve">Conc.   </w:t>
            </w:r>
            <w:r w:rsidRPr="00802748">
              <w:rPr>
                <w:lang w:val="en-US"/>
              </w:rPr>
              <w:br/>
              <w:t>----------------------------------------------------------</w:t>
            </w:r>
            <w:r w:rsidRPr="00802748">
              <w:rPr>
                <w:lang w:val="en-US"/>
              </w:rPr>
              <w:br/>
              <w:t xml:space="preserve">mg/L            0 Hour       24 Hour       Geometric </w:t>
            </w:r>
            <w:r w:rsidRPr="00802748">
              <w:rPr>
                <w:lang w:val="en-US"/>
              </w:rPr>
              <w:br/>
              <w:t xml:space="preserve">                 New         Old            Mean</w:t>
            </w:r>
            <w:r w:rsidRPr="00802748">
              <w:rPr>
                <w:lang w:val="en-US"/>
              </w:rPr>
              <w:br/>
              <w:t>----------------------------------------------------------</w:t>
            </w:r>
            <w:r w:rsidRPr="00802748">
              <w:rPr>
                <w:lang w:val="en-US"/>
              </w:rPr>
              <w:br/>
              <w:t>Control          &lt;0.0003      &lt;0.0003         ---</w:t>
            </w:r>
            <w:r w:rsidRPr="00802748">
              <w:rPr>
                <w:lang w:val="en-US"/>
              </w:rPr>
              <w:br/>
              <w:t>Solvent control  &lt;0.0003      &lt;0.0003         ---</w:t>
            </w:r>
            <w:r w:rsidRPr="00802748">
              <w:rPr>
                <w:lang w:val="en-US"/>
              </w:rPr>
              <w:br/>
              <w:t>0.0035         0.0022 (63)    0.0008 (23)     0.0013</w:t>
            </w:r>
            <w:r w:rsidRPr="00802748">
              <w:rPr>
                <w:lang w:val="en-US"/>
              </w:rPr>
              <w:br/>
              <w:t>0.0077         0.0056 (73)    0.0024 (31)     0.0037</w:t>
            </w:r>
            <w:r w:rsidRPr="00802748">
              <w:rPr>
                <w:lang w:val="en-US"/>
              </w:rPr>
              <w:br/>
              <w:t>0.0170         0.0117 (69)    0.0065 (38)     0.0087</w:t>
            </w:r>
            <w:r w:rsidRPr="00802748">
              <w:rPr>
                <w:lang w:val="en-US"/>
              </w:rPr>
              <w:br/>
              <w:t>0.0370         0.0299 (81)    0.0185 (50)     0.0235</w:t>
            </w:r>
            <w:r w:rsidRPr="00802748">
              <w:rPr>
                <w:lang w:val="en-US"/>
              </w:rPr>
              <w:br/>
              <w:t>0.0800         0.0639 (80)    0.0441 (55)     0.0531</w:t>
            </w:r>
            <w:r w:rsidRPr="00802748">
              <w:rPr>
                <w:lang w:val="en-US"/>
              </w:rPr>
              <w:br/>
              <w:t>----------------------------------------------------------</w:t>
            </w:r>
            <w:r w:rsidRPr="00802748">
              <w:rPr>
                <w:lang w:val="en-US"/>
              </w:rPr>
              <w:br/>
              <w:t xml:space="preserve">new: freshly prepared test solution. </w:t>
            </w:r>
            <w:r w:rsidRPr="00802748">
              <w:rPr>
                <w:lang w:val="en-US"/>
              </w:rPr>
              <w:br/>
              <w:t>old: test solution after 24 hour exposure period</w:t>
            </w:r>
            <w:r w:rsidRPr="00802748">
              <w:rPr>
                <w:lang w:val="en-US"/>
              </w:rPr>
              <w:br/>
            </w:r>
            <w:r w:rsidRPr="00802748">
              <w:rPr>
                <w:lang w:val="en-US"/>
              </w:rPr>
              <w:br/>
              <w:t>- Water chemistry (pH and DO and temperature in test): Water chemistry and temperature were measured for control and each concentration at the start of the test and at 24 hours (before renewal).</w:t>
            </w:r>
            <w:r w:rsidRPr="00802748">
              <w:rPr>
                <w:lang w:val="en-US"/>
              </w:rPr>
              <w:br/>
              <w:t xml:space="preserve">   pH: 8.3 - 8.4</w:t>
            </w:r>
            <w:r w:rsidRPr="00802748">
              <w:rPr>
                <w:lang w:val="en-US"/>
              </w:rPr>
              <w:br/>
              <w:t xml:space="preserve">   DO: 8.5 - 8.8 mg/L</w:t>
            </w:r>
            <w:r w:rsidRPr="00802748">
              <w:rPr>
                <w:lang w:val="en-US"/>
              </w:rPr>
              <w:br/>
              <w:t xml:space="preserve">   Water Temperature: 19.8 - 20.2C</w:t>
            </w:r>
            <w:r w:rsidRPr="00802748">
              <w:rPr>
                <w:lang w:val="en-US"/>
              </w:rPr>
              <w:br/>
              <w:t xml:space="preserve">   Total hardness (as CaCO3): 244 - 248 mg/L</w:t>
            </w:r>
            <w:r w:rsidRPr="00802748">
              <w:rPr>
                <w:lang w:val="en-US"/>
              </w:rPr>
              <w:br/>
            </w:r>
            <w:r w:rsidRPr="00802748">
              <w:rPr>
                <w:lang w:val="en-US"/>
              </w:rPr>
              <w:br/>
            </w:r>
            <w:r w:rsidRPr="00802748">
              <w:rPr>
                <w:lang w:val="en-US"/>
              </w:rPr>
              <w:br/>
              <w:t>-Effect Data:</w:t>
            </w:r>
            <w:r w:rsidRPr="00802748">
              <w:rPr>
                <w:lang w:val="en-US"/>
              </w:rPr>
              <w:br/>
              <w:t xml:space="preserve">    EC50 (48hr) = 0.0243* mg/L  (mc) </w:t>
            </w:r>
            <w:r w:rsidRPr="00802748">
              <w:rPr>
                <w:lang w:val="en-US"/>
              </w:rPr>
              <w:br/>
              <w:t xml:space="preserve">     95% C.I.: 0.0189 - 0.0304 mg/L</w:t>
            </w:r>
            <w:r w:rsidRPr="00802748">
              <w:rPr>
                <w:lang w:val="en-US"/>
              </w:rPr>
              <w:br/>
              <w:t xml:space="preserve">    EC100 (48hr) = 0.0531 mg/L (mc)</w:t>
            </w:r>
            <w:r w:rsidRPr="00802748">
              <w:rPr>
                <w:lang w:val="en-US"/>
              </w:rPr>
              <w:br/>
              <w:t xml:space="preserve">    NOEC (48hr) = 0.0037 mg/L (mc)</w:t>
            </w:r>
            <w:r w:rsidRPr="00802748">
              <w:rPr>
                <w:lang w:val="en-US"/>
              </w:rPr>
              <w:br/>
              <w:t>*: Using the mean measured concentrations</w:t>
            </w:r>
            <w:r w:rsidRPr="00802748">
              <w:rPr>
                <w:lang w:val="en-US"/>
              </w:rPr>
              <w:br/>
              <w:t>mc: based on geometric mean of measured concentrations.</w:t>
            </w:r>
            <w:r w:rsidRPr="00802748">
              <w:rPr>
                <w:lang w:val="en-US"/>
              </w:rPr>
              <w:br/>
              <w:t xml:space="preserve"> </w:t>
            </w:r>
            <w:r w:rsidRPr="00802748">
              <w:rPr>
                <w:lang w:val="en-US"/>
              </w:rPr>
              <w:br/>
              <w:t>-Mortality or Immobility:No immobility of the test organisms was observed in the control groups.</w:t>
            </w:r>
            <w:r w:rsidRPr="00802748">
              <w:rPr>
                <w:lang w:val="en-US"/>
              </w:rPr>
              <w:br/>
            </w:r>
            <w:r w:rsidRPr="00802748">
              <w:rPr>
                <w:lang w:val="en-US"/>
              </w:rPr>
              <w:lastRenderedPageBreak/>
              <w:t>The lowest concentration at which the test organisms were immobilized was 0.0087 mg/L at 48 hours.</w:t>
            </w:r>
            <w:r w:rsidRPr="00802748">
              <w:rPr>
                <w:lang w:val="en-US"/>
              </w:rPr>
              <w:br/>
            </w:r>
            <w:r w:rsidRPr="00802748">
              <w:rPr>
                <w:lang w:val="en-US"/>
              </w:rPr>
              <w:br/>
              <w:t>----------------------------------------------------------</w:t>
            </w:r>
            <w:r w:rsidRPr="00802748">
              <w:rPr>
                <w:lang w:val="en-US"/>
              </w:rPr>
              <w:br/>
              <w:t xml:space="preserve">            Cumulative Number of Immobilized Daphnia</w:t>
            </w:r>
            <w:r w:rsidRPr="00802748">
              <w:rPr>
                <w:lang w:val="en-US"/>
              </w:rPr>
              <w:br/>
              <w:t>Measured            (Percent Immobility)</w:t>
            </w:r>
            <w:r w:rsidRPr="00802748">
              <w:rPr>
                <w:lang w:val="en-US"/>
              </w:rPr>
              <w:br/>
              <w:t xml:space="preserve">Conc.      </w:t>
            </w:r>
            <w:r w:rsidRPr="00802748">
              <w:rPr>
                <w:lang w:val="en-US"/>
              </w:rPr>
              <w:br/>
              <w:t>----------------------------------------------------------</w:t>
            </w:r>
            <w:r w:rsidRPr="00802748">
              <w:rPr>
                <w:lang w:val="en-US"/>
              </w:rPr>
              <w:br/>
              <w:t>mg/L                 24 Hour              48 Hour</w:t>
            </w:r>
            <w:r w:rsidRPr="00802748">
              <w:rPr>
                <w:lang w:val="en-US"/>
              </w:rPr>
              <w:br/>
              <w:t>----------------------------------------------------------</w:t>
            </w:r>
            <w:r w:rsidRPr="00802748">
              <w:rPr>
                <w:lang w:val="en-US"/>
              </w:rPr>
              <w:br/>
              <w:t>Control               0 ( 0 )               0 ( 0 )</w:t>
            </w:r>
            <w:r w:rsidRPr="00802748">
              <w:rPr>
                <w:lang w:val="en-US"/>
              </w:rPr>
              <w:br/>
              <w:t>Solvent control       0 ( 0 )               0 ( 0 )</w:t>
            </w:r>
            <w:r w:rsidRPr="00802748">
              <w:rPr>
                <w:lang w:val="en-US"/>
              </w:rPr>
              <w:br/>
              <w:t>0.0013                0 ( 0 )               0 ( 0 )</w:t>
            </w:r>
            <w:r w:rsidRPr="00802748">
              <w:rPr>
                <w:lang w:val="en-US"/>
              </w:rPr>
              <w:br/>
              <w:t>0.0037                0 ( 0 )               0 ( 0 )</w:t>
            </w:r>
            <w:r w:rsidRPr="00802748">
              <w:rPr>
                <w:lang w:val="en-US"/>
              </w:rPr>
              <w:br/>
              <w:t>0.0087                1 ( 5 )               1 ( 5 )</w:t>
            </w:r>
            <w:r w:rsidRPr="00802748">
              <w:rPr>
                <w:lang w:val="en-US"/>
              </w:rPr>
              <w:br/>
              <w:t>0.0235                5 ( 25 )              7 ( 35 )</w:t>
            </w:r>
            <w:r w:rsidRPr="00802748">
              <w:rPr>
                <w:lang w:val="en-US"/>
              </w:rPr>
              <w:br/>
              <w:t>0.0531                9 ( 45 )             20 ( 100 )</w:t>
            </w:r>
            <w:r w:rsidRPr="00802748">
              <w:rPr>
                <w:lang w:val="en-US"/>
              </w:rPr>
              <w:br/>
              <w:t>----------------------------------------------------------</w:t>
            </w:r>
            <w:r w:rsidRPr="00802748">
              <w:rPr>
                <w:lang w:val="en-US"/>
              </w:rPr>
              <w:br/>
            </w:r>
            <w:r w:rsidRPr="00802748">
              <w:rPr>
                <w:lang w:val="en-US"/>
              </w:rPr>
              <w:br/>
              <w:t>- Calculation of toxicity values:  The geometric mean of measured concentrations was used because the concentrations were not maintained within 20% of the nominal values.</w:t>
            </w:r>
            <w:r w:rsidRPr="00802748">
              <w:rPr>
                <w:lang w:val="en-US"/>
              </w:rPr>
              <w:br/>
            </w:r>
            <w:r w:rsidRPr="00802748">
              <w:rPr>
                <w:lang w:val="en-US"/>
              </w:rPr>
              <w:br/>
            </w:r>
            <w:r w:rsidRPr="00802748">
              <w:rPr>
                <w:lang w:val="en-US"/>
              </w:rPr>
              <w:br/>
              <w:t>EC50 (48hr, immobility) for reference</w:t>
            </w:r>
            <w:r w:rsidRPr="00802748">
              <w:rPr>
                <w:lang w:val="en-US"/>
              </w:rPr>
              <w:br/>
              <w:t>substance (potassium dichromate) was 0.76 mg/L.</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sidRPr="00802748">
              <w:rPr>
                <w:lang w:val="en-US"/>
              </w:rPr>
              <w:t>Test article name: n-octyl mercaptan</w:t>
            </w:r>
            <w:r w:rsidRPr="00802748">
              <w:rPr>
                <w:lang w:val="en-US"/>
              </w:rPr>
              <w:br/>
              <w:t>CAS no.: 111-88-6</w:t>
            </w:r>
            <w:r w:rsidRPr="00802748">
              <w:rPr>
                <w:lang w:val="en-US"/>
              </w:rPr>
              <w:br/>
              <w:t>Source: E&amp;E Solutions Inc.</w:t>
            </w:r>
            <w:r w:rsidRPr="00802748">
              <w:rPr>
                <w:lang w:val="en-US"/>
              </w:rPr>
              <w:br/>
            </w:r>
            <w:r>
              <w:t>Batch: 1815</w:t>
            </w:r>
            <w:r>
              <w:br/>
              <w:t>Purity: 99.3 wt %</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10.01.2012</w:t>
            </w:r>
          </w:p>
        </w:tc>
        <w:tc>
          <w:tcPr>
            <w:tcW w:w="7155" w:type="dxa"/>
            <w:gridSpan w:val="2"/>
            <w:tcBorders>
              <w:top w:val="nil"/>
              <w:left w:val="nil"/>
              <w:bottom w:val="nil"/>
              <w:right w:val="nil"/>
            </w:tcBorders>
          </w:tcPr>
          <w:p w:rsidR="00C56345" w:rsidRDefault="00C56345">
            <w:pPr>
              <w:pStyle w:val="MSDS-TUZeile"/>
              <w:jc w:val="right"/>
            </w:pPr>
            <w:r>
              <w:t>(21)</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static</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Daphnia magna (Crustacea)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48 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Unit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EC50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&lt; .42 </w:t>
            </w:r>
            <w:r>
              <w:fldChar w:fldCharType="begin"/>
            </w:r>
            <w:r>
              <w:instrText xml:space="preserve"> IF ".42"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EC50,24h</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&lt; .42 </w:t>
            </w:r>
            <w:r>
              <w:fldChar w:fldCharType="begin"/>
            </w:r>
            <w:r>
              <w:instrText xml:space="preserve"> IF ".42"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c>
          <w:tcPr>
            <w:tcW w:w="2410" w:type="dxa"/>
            <w:tcBorders>
              <w:top w:val="nil"/>
              <w:left w:val="nil"/>
              <w:bottom w:val="nil"/>
              <w:right w:val="nil"/>
            </w:tcBorders>
          </w:tcPr>
          <w:p w:rsidR="00C56345" w:rsidRDefault="00C56345">
            <w:pPr>
              <w:pStyle w:val="MSDS-TZeile"/>
              <w:rPr>
                <w:b/>
                <w:bCs/>
              </w:rPr>
            </w:pPr>
            <w:r>
              <w:rPr>
                <w:b/>
                <w:bCs/>
              </w:rPr>
              <w:t>Limit Test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Analytical monitoring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OECD Guide-line 202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RESULTS: EXPOSED</w:t>
            </w:r>
            <w:r w:rsidRPr="00802748">
              <w:rPr>
                <w:lang w:val="en-US"/>
              </w:rPr>
              <w:br/>
              <w:t>- Nominal/measured concentrations: Not available.</w:t>
            </w:r>
            <w:r w:rsidRPr="00802748">
              <w:rPr>
                <w:lang w:val="en-US"/>
              </w:rPr>
              <w:br/>
              <w:t>% Test           %                         Number of Mobile Daphnids</w:t>
            </w:r>
            <w:r w:rsidRPr="00802748">
              <w:rPr>
                <w:lang w:val="en-US"/>
              </w:rPr>
              <w:br/>
              <w:t>solution       IMMO                                  (48Hours)</w:t>
            </w:r>
            <w:r w:rsidRPr="00802748">
              <w:rPr>
                <w:lang w:val="en-US"/>
              </w:rPr>
              <w:br/>
              <w:t>saturated                          Replicate 1     Replicate 2     Total</w:t>
            </w:r>
            <w:r w:rsidRPr="00802748">
              <w:rPr>
                <w:lang w:val="en-US"/>
              </w:rPr>
              <w:br/>
              <w:t>-----------------------------------------------------------------------------------</w:t>
            </w:r>
            <w:r w:rsidRPr="00802748">
              <w:rPr>
                <w:lang w:val="en-US"/>
              </w:rPr>
              <w:br/>
              <w:t>50                 80                       1                     3                  4</w:t>
            </w:r>
            <w:r w:rsidRPr="00802748">
              <w:rPr>
                <w:lang w:val="en-US"/>
              </w:rPr>
              <w:br/>
              <w:t>25                 75                       3                     2                  5</w:t>
            </w:r>
            <w:r w:rsidRPr="00802748">
              <w:rPr>
                <w:lang w:val="en-US"/>
              </w:rPr>
              <w:br/>
              <w:t>10                 70                       2                     4                  6</w:t>
            </w:r>
            <w:r w:rsidRPr="00802748">
              <w:rPr>
                <w:lang w:val="en-US"/>
              </w:rPr>
              <w:br/>
              <w:t>5                   55                       5                     4                  9</w:t>
            </w:r>
            <w:r w:rsidRPr="00802748">
              <w:rPr>
                <w:lang w:val="en-US"/>
              </w:rPr>
              <w:br/>
              <w:t>2.5                50                       6                     4                  10</w:t>
            </w:r>
            <w:r w:rsidRPr="00802748">
              <w:rPr>
                <w:lang w:val="en-US"/>
              </w:rPr>
              <w:br/>
              <w:t>1                   20                       8                     8                  16</w:t>
            </w:r>
            <w:r w:rsidRPr="00802748">
              <w:rPr>
                <w:lang w:val="en-US"/>
              </w:rPr>
              <w:br/>
              <w:t>0.5                 0                       10                   10                  20</w:t>
            </w:r>
            <w:r w:rsidRPr="00802748">
              <w:rPr>
                <w:lang w:val="en-US"/>
              </w:rPr>
              <w:br/>
              <w:t>Control         10                        9                     9                  18</w:t>
            </w:r>
            <w:r w:rsidRPr="00802748">
              <w:rPr>
                <w:lang w:val="en-US"/>
              </w:rPr>
              <w:br/>
            </w:r>
            <w:r w:rsidRPr="00802748">
              <w:rPr>
                <w:lang w:val="en-US"/>
              </w:rPr>
              <w:lastRenderedPageBreak/>
              <w:t>-----------------------------------------------------------------------------------</w:t>
            </w:r>
            <w:r w:rsidRPr="00802748">
              <w:rPr>
                <w:lang w:val="en-US"/>
              </w:rPr>
              <w:br/>
              <w:t>EC50 = 6.3% (Confidence Interval 2.6-18%)</w:t>
            </w:r>
            <w:r w:rsidRPr="00802748">
              <w:rPr>
                <w:lang w:val="en-US"/>
              </w:rPr>
              <w:br/>
            </w:r>
            <w:r w:rsidRPr="00802748">
              <w:rPr>
                <w:lang w:val="en-US"/>
              </w:rPr>
              <w:br/>
              <w:t>RESULTS: TEST WITH REFERENCE SUBSTANCE: The sensitivity of the assay is verified periodically by testing potassium dichromate.</w:t>
            </w:r>
            <w:r w:rsidRPr="00802748">
              <w:rPr>
                <w:lang w:val="en-US"/>
              </w:rPr>
              <w:br/>
              <w:t>- Concentrations: EC50/24h =1.0 mg/L.</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lastRenderedPageBreak/>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TEST ORGANISMS</w:t>
            </w:r>
            <w:r w:rsidRPr="00802748">
              <w:rPr>
                <w:lang w:val="en-US"/>
              </w:rPr>
              <w:br/>
              <w:t>- Strain: Daphnia magna straus.</w:t>
            </w:r>
            <w:r w:rsidRPr="00802748">
              <w:rPr>
                <w:lang w:val="en-US"/>
              </w:rPr>
              <w:br/>
              <w:t>- Source/supplier: Breeding colony was realized in the laboratory, organisms were selected by sieving.</w:t>
            </w:r>
            <w:r w:rsidRPr="00802748">
              <w:rPr>
                <w:lang w:val="en-US"/>
              </w:rPr>
              <w:br/>
              <w:t>- Breeding method: Not available.</w:t>
            </w:r>
            <w:r w:rsidRPr="00802748">
              <w:rPr>
                <w:lang w:val="en-US"/>
              </w:rPr>
              <w:br/>
              <w:t>- Age: Less than 24 hours.</w:t>
            </w:r>
            <w:r w:rsidRPr="00802748">
              <w:rPr>
                <w:lang w:val="en-US"/>
              </w:rPr>
              <w:br/>
              <w:t>- Feeding: Not available.</w:t>
            </w:r>
            <w:r w:rsidRPr="00802748">
              <w:rPr>
                <w:lang w:val="en-US"/>
              </w:rPr>
              <w:br/>
              <w:t>- Pretreatment: No.</w:t>
            </w:r>
            <w:r w:rsidRPr="00802748">
              <w:rPr>
                <w:lang w:val="en-US"/>
              </w:rPr>
              <w:br/>
              <w:t>- Feeding during test: No.</w:t>
            </w:r>
            <w:r w:rsidRPr="00802748">
              <w:rPr>
                <w:lang w:val="en-US"/>
              </w:rPr>
              <w:br/>
              <w:t>- Control group: Yes.</w:t>
            </w:r>
            <w:r w:rsidRPr="00802748">
              <w:rPr>
                <w:lang w:val="en-US"/>
              </w:rPr>
              <w:br/>
              <w:t>STOCK AND TEST SOLUTION AND THEIR PREPARATION</w:t>
            </w:r>
            <w:r w:rsidRPr="00802748">
              <w:rPr>
                <w:lang w:val="en-US"/>
              </w:rPr>
              <w:br/>
              <w:t>- Dispersion: No.</w:t>
            </w:r>
            <w:r w:rsidRPr="00802748">
              <w:rPr>
                <w:lang w:val="en-US"/>
              </w:rPr>
              <w:br/>
              <w:t>- Vehicle, solvent: No.</w:t>
            </w:r>
            <w:r w:rsidRPr="00802748">
              <w:rPr>
                <w:lang w:val="en-US"/>
              </w:rPr>
              <w:br/>
              <w:t>- Concentration of vehicle/ solvent: None.</w:t>
            </w:r>
            <w:r w:rsidRPr="00802748">
              <w:rPr>
                <w:lang w:val="en-US"/>
              </w:rPr>
              <w:br/>
              <w:t>- Other procedures: 0.5 mL of the substance was introduced in 500 mL of dilution water, stirred vigorously at 30°C for 3 hours and after that for 21 hours at ambient temperature.  After decantation, the aqueous phase forming initial saturated solution was centrifuged.</w:t>
            </w:r>
            <w:r w:rsidRPr="00802748">
              <w:rPr>
                <w:lang w:val="en-US"/>
              </w:rPr>
              <w:br/>
              <w:t>STABILITY OF THE TEST CHEMICAL SOLUTIONS: The stability of the substance during the assay had not been checked because its solubility limit in the test medium was below the limit of detection of the analytical method.</w:t>
            </w:r>
            <w:r w:rsidRPr="00802748">
              <w:rPr>
                <w:lang w:val="en-US"/>
              </w:rPr>
              <w:br/>
              <w:t>REFERENCE SUBSTANCE: Potassium dichromate.</w:t>
            </w:r>
            <w:r w:rsidRPr="00802748">
              <w:rPr>
                <w:lang w:val="en-US"/>
              </w:rPr>
              <w:br/>
              <w:t>DILUTION WATER: was prepared in the laboratory using pure water and salts according to ISO 6341.</w:t>
            </w:r>
            <w:r w:rsidRPr="00802748">
              <w:rPr>
                <w:lang w:val="en-US"/>
              </w:rPr>
              <w:br/>
              <w:t>For one litre: 25 mL of the below solutions</w:t>
            </w:r>
            <w:r w:rsidRPr="00802748">
              <w:rPr>
                <w:lang w:val="en-US"/>
              </w:rPr>
              <w:br/>
              <w:t>1- 11.76g CaCl2,2H2O/L ultrapure water.</w:t>
            </w:r>
            <w:r w:rsidRPr="00802748">
              <w:rPr>
                <w:lang w:val="en-US"/>
              </w:rPr>
              <w:br/>
              <w:t>2- 4.93g  MgSO4,7H2O/L ultrapure water.</w:t>
            </w:r>
            <w:r w:rsidRPr="00802748">
              <w:rPr>
                <w:lang w:val="en-US"/>
              </w:rPr>
              <w:br/>
              <w:t>3- 2.59g  NaHCO3/L ultrapure water.</w:t>
            </w:r>
            <w:r w:rsidRPr="00802748">
              <w:rPr>
                <w:lang w:val="en-US"/>
              </w:rPr>
              <w:br/>
              <w:t>4- 0.23g  KCl/L ultrapure water.</w:t>
            </w:r>
            <w:r w:rsidRPr="00802748">
              <w:rPr>
                <w:lang w:val="en-US"/>
              </w:rPr>
              <w:br/>
              <w:t>- Aeration: aerated up until oxygen saturation.</w:t>
            </w:r>
            <w:r w:rsidRPr="00802748">
              <w:rPr>
                <w:lang w:val="en-US"/>
              </w:rPr>
              <w:br/>
              <w:t>- Ca/Mg ratio: Not available.</w:t>
            </w:r>
            <w:r w:rsidRPr="00802748">
              <w:rPr>
                <w:lang w:val="en-US"/>
              </w:rPr>
              <w:br/>
              <w:t>- Na/K ratio: Not available.</w:t>
            </w:r>
            <w:r w:rsidRPr="00802748">
              <w:rPr>
                <w:lang w:val="en-US"/>
              </w:rPr>
              <w:br/>
              <w:t>TEST SYSTEM</w:t>
            </w:r>
            <w:r w:rsidRPr="00802748">
              <w:rPr>
                <w:lang w:val="en-US"/>
              </w:rPr>
              <w:br/>
              <w:t xml:space="preserve">- Test type: </w:t>
            </w:r>
            <w:r w:rsidRPr="00802748">
              <w:rPr>
                <w:lang w:val="en-US"/>
              </w:rPr>
              <w:br/>
              <w:t>- Concentrations: The real concentrations of the substance in dilution water couldn't be determined because its solubility was below the limit analysis quantification.</w:t>
            </w:r>
            <w:r w:rsidRPr="00802748">
              <w:rPr>
                <w:lang w:val="en-US"/>
              </w:rPr>
              <w:br/>
              <w:t>- Renewal of test solution: No.</w:t>
            </w:r>
            <w:r w:rsidRPr="00802748">
              <w:rPr>
                <w:lang w:val="en-US"/>
              </w:rPr>
              <w:br/>
              <w:t>- Exposure vessel type: 250 mL flasks.</w:t>
            </w:r>
            <w:r w:rsidRPr="00802748">
              <w:rPr>
                <w:lang w:val="en-US"/>
              </w:rPr>
              <w:br/>
              <w:t>- Number of replicates, individuals per replicate: 2 replicates and 10 daphnids by replicate.</w:t>
            </w:r>
            <w:r w:rsidRPr="00802748">
              <w:rPr>
                <w:lang w:val="en-US"/>
              </w:rPr>
              <w:br/>
              <w:t>- Test temperature: 19-21°C.</w:t>
            </w:r>
            <w:r w:rsidRPr="00802748">
              <w:rPr>
                <w:lang w:val="en-US"/>
              </w:rPr>
              <w:br/>
              <w:t>- Dissolved oxygen: &gt;2 mg/L.</w:t>
            </w:r>
            <w:r w:rsidRPr="00802748">
              <w:rPr>
                <w:lang w:val="en-US"/>
              </w:rPr>
              <w:br/>
              <w:t>- pH: 7.57-7.71.</w:t>
            </w:r>
            <w:r w:rsidRPr="00802748">
              <w:rPr>
                <w:lang w:val="en-US"/>
              </w:rPr>
              <w:br/>
              <w:t>- Adjustment of pH: No.</w:t>
            </w:r>
            <w:r w:rsidRPr="00802748">
              <w:rPr>
                <w:lang w:val="en-US"/>
              </w:rPr>
              <w:br/>
              <w:t>- Photoperiod: Incubation of test flasks in darkness.</w:t>
            </w:r>
            <w:r w:rsidRPr="00802748">
              <w:rPr>
                <w:lang w:val="en-US"/>
              </w:rPr>
              <w:br/>
              <w:t>DURATION OF THE TEST: 24 and 48 hours.</w:t>
            </w:r>
            <w:r w:rsidRPr="00802748">
              <w:rPr>
                <w:lang w:val="en-US"/>
              </w:rPr>
              <w:br/>
              <w:t>TEST PARAMETER: The percentage of daphnids immobilisation  after 24 and 48 hours.</w:t>
            </w:r>
            <w:r w:rsidRPr="00802748">
              <w:rPr>
                <w:lang w:val="en-US"/>
              </w:rPr>
              <w:br/>
              <w:t>SAMPLING: 24, 48 hours.</w:t>
            </w:r>
            <w:r w:rsidRPr="00802748">
              <w:rPr>
                <w:lang w:val="en-US"/>
              </w:rPr>
              <w:br/>
              <w:t>MONITORING OF TEST SUBSTANCE CONCENTRATION: Gas chromatography/FID.</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 purity 99.44%</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(2)</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acute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48 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Unit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EC50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 </w:t>
            </w:r>
            <w:r>
              <w:fldChar w:fldCharType="begin"/>
            </w:r>
            <w:r>
              <w:instrText xml:space="preserve"> IF ".1"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ECOSAR (v. 100)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ECOSAR Program (v1.00) Input:</w:t>
            </w:r>
            <w:r w:rsidRPr="00802748">
              <w:rPr>
                <w:lang w:val="en-US"/>
              </w:rPr>
              <w:br/>
              <w:t>==============================</w:t>
            </w:r>
            <w:r w:rsidRPr="00802748">
              <w:rPr>
                <w:lang w:val="en-US"/>
              </w:rPr>
              <w:br/>
              <w:t>SMILES : SCCCCCCCC</w:t>
            </w:r>
            <w:r w:rsidRPr="00802748">
              <w:rPr>
                <w:lang w:val="en-US"/>
              </w:rPr>
              <w:br/>
              <w:t>CHEM   : 1-Octanethiol</w:t>
            </w:r>
            <w:r w:rsidRPr="00802748">
              <w:rPr>
                <w:lang w:val="en-US"/>
              </w:rPr>
              <w:br/>
              <w:t>CAS Num:</w:t>
            </w:r>
            <w:r w:rsidRPr="00802748">
              <w:rPr>
                <w:lang w:val="en-US"/>
              </w:rPr>
              <w:br/>
              <w:t>ChemID1:</w:t>
            </w:r>
            <w:r w:rsidRPr="00802748">
              <w:rPr>
                <w:lang w:val="en-US"/>
              </w:rPr>
              <w:br/>
              <w:t>ChemID2:</w:t>
            </w:r>
            <w:r w:rsidRPr="00802748">
              <w:rPr>
                <w:lang w:val="en-US"/>
              </w:rPr>
              <w:br/>
              <w:t>ChemID3:</w:t>
            </w:r>
            <w:r w:rsidRPr="00802748">
              <w:rPr>
                <w:lang w:val="en-US"/>
              </w:rPr>
              <w:br/>
              <w:t>MOL FOR: C8 H18 S1</w:t>
            </w:r>
            <w:r w:rsidRPr="00802748">
              <w:rPr>
                <w:lang w:val="en-US"/>
              </w:rPr>
              <w:br/>
              <w:t>MOL WT : 146.29</w:t>
            </w:r>
            <w:r w:rsidRPr="00802748">
              <w:rPr>
                <w:lang w:val="en-US"/>
              </w:rPr>
              <w:br/>
              <w:t>Log Kow: 4.21  (KowWin estimate)</w:t>
            </w:r>
            <w:r w:rsidRPr="00802748">
              <w:rPr>
                <w:lang w:val="en-US"/>
              </w:rPr>
              <w:br/>
              <w:t>Melt Pt: -49.20 deg C</w:t>
            </w:r>
            <w:r w:rsidRPr="00802748">
              <w:rPr>
                <w:lang w:val="en-US"/>
              </w:rPr>
              <w:br/>
              <w:t>Wat Sol: 4 mg/L  (measured)</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ECOSAR v1.00 Class(es) Found</w:t>
            </w:r>
            <w:r w:rsidRPr="00802748">
              <w:rPr>
                <w:lang w:val="en-US"/>
              </w:rPr>
              <w:br/>
              <w:t>------------------------------</w:t>
            </w:r>
            <w:r w:rsidRPr="00802748">
              <w:rPr>
                <w:lang w:val="en-US"/>
              </w:rPr>
              <w:br/>
              <w:t>Thiols and Mercaptans</w:t>
            </w:r>
            <w:r w:rsidRPr="00802748">
              <w:rPr>
                <w:lang w:val="en-US"/>
              </w:rPr>
              <w:br/>
              <w:t>Predicted</w:t>
            </w:r>
            <w:r w:rsidRPr="00802748">
              <w:rPr>
                <w:lang w:val="en-US"/>
              </w:rPr>
              <w:br/>
              <w:t>ECOSAR Class            Organism        Duration    End Pt    mg/L (ppm)</w:t>
            </w:r>
            <w:r w:rsidRPr="00802748">
              <w:rPr>
                <w:lang w:val="en-US"/>
              </w:rPr>
              <w:br/>
              <w:t xml:space="preserve">==============     =========   ========  ======  ========  </w:t>
            </w:r>
            <w:r w:rsidRPr="00802748">
              <w:rPr>
                <w:lang w:val="en-US"/>
              </w:rPr>
              <w:br/>
              <w:t>Thiols and Mercaptans: Fish                96-hr         LC50       0.160</w:t>
            </w:r>
            <w:r w:rsidRPr="00802748">
              <w:rPr>
                <w:lang w:val="en-US"/>
              </w:rPr>
              <w:br/>
              <w:t>Thiols and Mercaptans: Daphnid        48-hr         LC50       0.099</w:t>
            </w:r>
            <w:r w:rsidRPr="00802748">
              <w:rPr>
                <w:lang w:val="en-US"/>
              </w:rPr>
              <w:br/>
              <w:t>Thiols and Mercaptans: Green Algae  96-hr         EC50       0.071</w:t>
            </w:r>
            <w:r w:rsidRPr="00802748">
              <w:rPr>
                <w:lang w:val="en-US"/>
              </w:rPr>
              <w:br/>
              <w:t>Thiols and Mercaptans: Fish                                  ChV         0.017 !</w:t>
            </w:r>
            <w:r w:rsidRPr="00802748">
              <w:rPr>
                <w:lang w:val="en-US"/>
              </w:rPr>
              <w:br/>
              <w:t>Thiols and Mercaptans: Daphnid                          ChV         0.010 !</w:t>
            </w:r>
            <w:r w:rsidRPr="00802748">
              <w:rPr>
                <w:lang w:val="en-US"/>
              </w:rPr>
              <w:br/>
              <w:t>Thiols and Mercaptans: Green Algae                    ChV         0.059</w:t>
            </w:r>
            <w:r w:rsidRPr="00802748">
              <w:rPr>
                <w:lang w:val="en-US"/>
              </w:rPr>
              <w:br/>
            </w:r>
            <w:r w:rsidRPr="00802748">
              <w:rPr>
                <w:lang w:val="en-US"/>
              </w:rPr>
              <w:br/>
              <w:t xml:space="preserve">==============     =========   ========  ======  ========  </w:t>
            </w:r>
            <w:r w:rsidRPr="00802748">
              <w:rPr>
                <w:lang w:val="en-US"/>
              </w:rPr>
              <w:br/>
              <w:t>Neutral Organic SAR: Fish                  96-hr           LC50        1.508</w:t>
            </w:r>
            <w:r w:rsidRPr="00802748">
              <w:rPr>
                <w:lang w:val="en-US"/>
              </w:rPr>
              <w:br/>
              <w:t>(Baseline Toxicity) : Daphnid             48-hr            LC50       1.137</w:t>
            </w:r>
            <w:r w:rsidRPr="00802748">
              <w:rPr>
                <w:lang w:val="en-US"/>
              </w:rPr>
              <w:br/>
              <w:t xml:space="preserve">                     Green Algae                     96-hr            EC50       1.216</w:t>
            </w:r>
            <w:r w:rsidRPr="00802748">
              <w:rPr>
                <w:lang w:val="en-US"/>
              </w:rPr>
              <w:br/>
              <w:t xml:space="preserve">                     Fish                                                        ChV         0.136</w:t>
            </w:r>
            <w:r w:rsidRPr="00802748">
              <w:rPr>
                <w:lang w:val="en-US"/>
              </w:rPr>
              <w:br/>
              <w:t xml:space="preserve">                     Daphnid                                                 ChV        0.155</w:t>
            </w:r>
            <w:r w:rsidRPr="00802748">
              <w:rPr>
                <w:lang w:val="en-US"/>
              </w:rPr>
              <w:br/>
              <w:t xml:space="preserve">                     Green Algae                                          ChV        0.660</w:t>
            </w:r>
            <w:r w:rsidRPr="00802748">
              <w:rPr>
                <w:lang w:val="en-US"/>
              </w:rPr>
              <w:br/>
            </w:r>
            <w:r w:rsidRPr="00802748">
              <w:rPr>
                <w:lang w:val="en-US"/>
              </w:rPr>
              <w:br/>
              <w:t>Note:  * = asterisk designates: Chemical may not be soluble</w:t>
            </w:r>
            <w:r w:rsidRPr="00802748">
              <w:rPr>
                <w:lang w:val="en-US"/>
              </w:rPr>
              <w:br/>
              <w:t>enough to measure this predicted effect.</w:t>
            </w:r>
            <w:r w:rsidRPr="00802748">
              <w:rPr>
                <w:lang w:val="en-US"/>
              </w:rPr>
              <w:br/>
            </w:r>
            <w:r w:rsidRPr="00802748">
              <w:rPr>
                <w:lang w:val="en-US"/>
              </w:rPr>
              <w:br/>
              <w:t>Note:  ! = exclamation designates: The toxicity value was determined from</w:t>
            </w:r>
            <w:r w:rsidRPr="00802748">
              <w:rPr>
                <w:lang w:val="en-US"/>
              </w:rPr>
              <w:br/>
              <w:t>a predicted SAR using established acute-to-chronic ratios and ECOSAR</w:t>
            </w:r>
            <w:r w:rsidRPr="00802748">
              <w:rPr>
                <w:lang w:val="en-US"/>
              </w:rPr>
              <w:br/>
              <w:t>regression techniques which are documented in the supporting Technical</w:t>
            </w:r>
            <w:r w:rsidRPr="00802748">
              <w:rPr>
                <w:lang w:val="en-US"/>
              </w:rPr>
              <w:br/>
              <w:t>Reference Manual. When possible, this toxicity value should be</w:t>
            </w:r>
            <w:r w:rsidRPr="00802748">
              <w:rPr>
                <w:lang w:val="en-US"/>
              </w:rPr>
              <w:br/>
              <w:t>considered in a weight of evidence approach.</w:t>
            </w:r>
            <w:r w:rsidRPr="00802748">
              <w:rPr>
                <w:lang w:val="en-US"/>
              </w:rPr>
              <w:br/>
            </w:r>
            <w:r w:rsidRPr="00802748">
              <w:rPr>
                <w:lang w:val="en-US"/>
              </w:rPr>
              <w:br/>
              <w:t>Thiols and Mercaptans:</w:t>
            </w:r>
            <w:r w:rsidRPr="00802748">
              <w:rPr>
                <w:lang w:val="en-US"/>
              </w:rPr>
              <w:br/>
              <w:t>---------------------</w:t>
            </w:r>
            <w:r w:rsidRPr="00802748">
              <w:rPr>
                <w:lang w:val="en-US"/>
              </w:rPr>
              <w:br/>
              <w:t>For All Acute and Chronic Toxicity Values: If the log Kow of the chemical</w:t>
            </w:r>
            <w:r w:rsidRPr="00802748">
              <w:rPr>
                <w:lang w:val="en-US"/>
              </w:rPr>
              <w:br/>
              <w:t>is greater than the value listed below, or if the compound is solid and the</w:t>
            </w:r>
            <w:r w:rsidRPr="00802748">
              <w:rPr>
                <w:lang w:val="en-US"/>
              </w:rPr>
              <w:br/>
              <w:t>LC50, EC50 or ChV exceeds the water solubility by 10X, no effects at</w:t>
            </w:r>
            <w:r w:rsidRPr="00802748">
              <w:rPr>
                <w:lang w:val="en-US"/>
              </w:rPr>
              <w:br/>
              <w:t>saturation are predicted for these endpoints.</w:t>
            </w:r>
            <w:r w:rsidRPr="00802748">
              <w:rPr>
                <w:lang w:val="en-US"/>
              </w:rPr>
              <w:br/>
            </w:r>
            <w:r w:rsidRPr="00802748">
              <w:rPr>
                <w:lang w:val="en-US"/>
              </w:rPr>
              <w:br/>
              <w:t>ECOSAR v1.00 SAR Limitations:</w:t>
            </w:r>
            <w:r w:rsidRPr="00802748">
              <w:rPr>
                <w:lang w:val="en-US"/>
              </w:rPr>
              <w:br/>
            </w:r>
            <w:r w:rsidRPr="00802748">
              <w:rPr>
                <w:lang w:val="en-US"/>
              </w:rPr>
              <w:lastRenderedPageBreak/>
              <w:t>Maximum LogKow: 6.5 (Fish 96-hr LC50)</w:t>
            </w:r>
            <w:r w:rsidRPr="00802748">
              <w:rPr>
                <w:lang w:val="en-US"/>
              </w:rPr>
              <w:br/>
              <w:t>Maximum LogKow: 5.0 (Daphnid LC50)</w:t>
            </w:r>
            <w:r w:rsidRPr="00802748">
              <w:rPr>
                <w:lang w:val="en-US"/>
              </w:rPr>
              <w:br/>
              <w:t>Maximum LogKow: 6.4 (Green Algae EC50)</w:t>
            </w:r>
            <w:r w:rsidRPr="00802748">
              <w:rPr>
                <w:lang w:val="en-US"/>
              </w:rPr>
              <w:br/>
              <w:t>Maximum LogKow: 8.0 (ChV)</w:t>
            </w:r>
            <w:r w:rsidRPr="00802748">
              <w:rPr>
                <w:lang w:val="en-US"/>
              </w:rPr>
              <w:br/>
              <w:t>Maximum Mol Wt: 1000</w:t>
            </w:r>
            <w:r w:rsidRPr="00802748">
              <w:rPr>
                <w:lang w:val="en-US"/>
              </w:rPr>
              <w:br/>
            </w:r>
            <w:r w:rsidRPr="00802748">
              <w:rPr>
                <w:lang w:val="en-US"/>
              </w:rPr>
              <w:br/>
              <w:t>Baseline Toxicity SAR Limitations:</w:t>
            </w:r>
            <w:r w:rsidRPr="00802748">
              <w:rPr>
                <w:lang w:val="en-US"/>
              </w:rPr>
              <w:br/>
              <w:t>---------------------------------</w:t>
            </w:r>
            <w:r w:rsidRPr="00802748">
              <w:rPr>
                <w:lang w:val="en-US"/>
              </w:rPr>
              <w:br/>
              <w:t>Maximum LogKow: 5.0 (Fish 96-hr LC50; Daphnid LC50)</w:t>
            </w:r>
            <w:r w:rsidRPr="00802748">
              <w:rPr>
                <w:lang w:val="en-US"/>
              </w:rPr>
              <w:br/>
              <w:t>Maximum LogKow: 6.4 (Green Algae EC50)</w:t>
            </w:r>
            <w:r w:rsidRPr="00802748">
              <w:rPr>
                <w:lang w:val="en-US"/>
              </w:rPr>
              <w:br/>
              <w:t>Maximum LogKow: 8.0 (ChV)</w:t>
            </w:r>
            <w:r w:rsidRPr="00802748">
              <w:rPr>
                <w:lang w:val="en-US"/>
              </w:rPr>
              <w:br/>
              <w:t>Maximum Mol Wt: 1000</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an acceptable computer model</w:t>
            </w:r>
          </w:p>
        </w:tc>
      </w:tr>
      <w:tr w:rsidR="00C56345">
        <w:trPr>
          <w:cantSplit/>
        </w:trPr>
        <w:tc>
          <w:tcPr>
            <w:tcW w:w="2410" w:type="dxa"/>
            <w:tcBorders>
              <w:top w:val="nil"/>
              <w:left w:val="nil"/>
              <w:bottom w:val="nil"/>
              <w:right w:val="nil"/>
            </w:tcBorders>
          </w:tcPr>
          <w:p w:rsidR="00C56345" w:rsidRDefault="00C56345">
            <w:pPr>
              <w:pStyle w:val="MSDS-TZeile"/>
              <w:rPr>
                <w:b/>
                <w:bCs/>
              </w:rPr>
            </w:pPr>
            <w:r>
              <w:t>19.01.2012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Pr="00802748" w:rsidRDefault="00C56345">
      <w:pPr>
        <w:pStyle w:val="MSDS-Kapitelberschrift"/>
        <w:rPr>
          <w:caps w:val="0"/>
          <w:lang w:val="en-US"/>
        </w:rPr>
      </w:pPr>
      <w:r w:rsidRPr="00802748">
        <w:rPr>
          <w:caps w:val="0"/>
          <w:lang w:val="en-US"/>
        </w:rPr>
        <w:t>4.3</w:t>
      </w:r>
      <w:r w:rsidRPr="00802748">
        <w:rPr>
          <w:caps w:val="0"/>
          <w:lang w:val="en-US"/>
        </w:rPr>
        <w:tab/>
      </w:r>
      <w:r w:rsidRPr="00802748">
        <w:rPr>
          <w:caps w:val="0"/>
          <w:lang w:val="en-US"/>
        </w:rPr>
        <w:tab/>
        <w:t>TOXICITY TO AQUATIC PLANTS E.G. ALGAE</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Pr="00802748" w:rsidRDefault="00C56345">
            <w:pPr>
              <w:pStyle w:val="MSDS-TUZeile"/>
              <w:rPr>
                <w:b/>
                <w:bCs/>
                <w:lang w:val="en-US"/>
              </w:rPr>
            </w:pPr>
          </w:p>
        </w:tc>
        <w:tc>
          <w:tcPr>
            <w:tcW w:w="283" w:type="dxa"/>
            <w:tcBorders>
              <w:top w:val="nil"/>
              <w:left w:val="nil"/>
              <w:bottom w:val="nil"/>
              <w:right w:val="nil"/>
            </w:tcBorders>
          </w:tcPr>
          <w:p w:rsidR="00C56345" w:rsidRPr="00802748" w:rsidRDefault="00C56345">
            <w:pPr>
              <w:pStyle w:val="MSDS-TUZeile"/>
              <w:rPr>
                <w:b/>
                <w:bCs/>
                <w:lang w:val="en-US"/>
              </w:rPr>
            </w:pPr>
          </w:p>
        </w:tc>
        <w:tc>
          <w:tcPr>
            <w:tcW w:w="6872" w:type="dxa"/>
            <w:tcBorders>
              <w:top w:val="nil"/>
              <w:left w:val="nil"/>
              <w:bottom w:val="nil"/>
              <w:right w:val="nil"/>
            </w:tcBorders>
          </w:tcPr>
          <w:p w:rsidR="00C56345" w:rsidRPr="00802748" w:rsidRDefault="00C56345">
            <w:pPr>
              <w:pStyle w:val="MSDS-TUZeile"/>
              <w:rPr>
                <w:vanish/>
                <w:color w:val="008000"/>
                <w:lang w:val="en-US"/>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algae: Pseudokirchneriella subcapitata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Endpoint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growth rate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72 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Unit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NOEC</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.010412 </w:t>
            </w:r>
            <w:r>
              <w:fldChar w:fldCharType="begin"/>
            </w:r>
            <w:r>
              <w:instrText xml:space="preserve"> IF ".010412"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EC50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.03867 </w:t>
            </w:r>
            <w:r>
              <w:fldChar w:fldCharType="begin"/>
            </w:r>
            <w:r>
              <w:instrText xml:space="preserve"> IF ".03867"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EC50 (Procedure B)</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.03297 </w:t>
            </w:r>
            <w:r>
              <w:fldChar w:fldCharType="begin"/>
            </w:r>
            <w:r>
              <w:instrText xml:space="preserve"> IF ".03297"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NOEC (Procedure B)</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.00376 </w:t>
            </w:r>
            <w:r>
              <w:fldChar w:fldCharType="begin"/>
            </w:r>
            <w:r>
              <w:instrText xml:space="preserve"> IF ".00376"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Limit test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Analytical monitoring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OECD Guide-line 201 "Algae, Growth Inhibition Test"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-Test Organisms:</w:t>
            </w:r>
            <w:r w:rsidRPr="00802748">
              <w:rPr>
                <w:lang w:val="en-US"/>
              </w:rPr>
              <w:br/>
              <w:t xml:space="preserve"> a) Supplier/Source: Obtained from subculture in</w:t>
            </w:r>
            <w:r w:rsidRPr="00802748">
              <w:rPr>
                <w:lang w:val="en-US"/>
              </w:rPr>
              <w:br/>
              <w:t>AmericanType Culture Collection</w:t>
            </w:r>
            <w:r w:rsidRPr="00802748">
              <w:rPr>
                <w:lang w:val="en-US"/>
              </w:rPr>
              <w:br/>
              <w:t xml:space="preserve"> b) Method of Cultivation: Sterile </w:t>
            </w:r>
            <w:r w:rsidRPr="00802748">
              <w:rPr>
                <w:lang w:val="en-US"/>
              </w:rPr>
              <w:br/>
              <w:t xml:space="preserve"> c) Strain Number: ATCC22662 </w:t>
            </w:r>
            <w:r w:rsidRPr="00802748">
              <w:rPr>
                <w:lang w:val="en-US"/>
              </w:rPr>
              <w:br/>
              <w:t xml:space="preserve"> d) Any pretreatment: Acclimated for 4 days before testing.</w:t>
            </w:r>
            <w:r w:rsidRPr="00802748">
              <w:rPr>
                <w:lang w:val="en-US"/>
              </w:rPr>
              <w:br/>
              <w:t xml:space="preserve"> </w:t>
            </w:r>
            <w:r w:rsidRPr="00802748">
              <w:rPr>
                <w:lang w:val="en-US"/>
              </w:rPr>
              <w:br/>
            </w:r>
            <w:r w:rsidRPr="00802748">
              <w:rPr>
                <w:lang w:val="en-US"/>
              </w:rPr>
              <w:br/>
              <w:t>-Test substance: octane-1-thiol</w:t>
            </w:r>
            <w:r w:rsidRPr="00802748">
              <w:rPr>
                <w:lang w:val="en-US"/>
              </w:rPr>
              <w:br/>
              <w:t xml:space="preserve"> a) Empirical Formula: C8H18S</w:t>
            </w:r>
            <w:r w:rsidRPr="00802748">
              <w:rPr>
                <w:lang w:val="en-US"/>
              </w:rPr>
              <w:br/>
              <w:t xml:space="preserve"> b) Molecular Weight: 146.3</w:t>
            </w:r>
            <w:r w:rsidRPr="00802748">
              <w:rPr>
                <w:lang w:val="en-US"/>
              </w:rPr>
              <w:br/>
              <w:t xml:space="preserve"> c) Purity: = 99.3 % </w:t>
            </w:r>
            <w:r w:rsidRPr="00802748">
              <w:rPr>
                <w:lang w:val="en-US"/>
              </w:rPr>
              <w:br/>
              <w:t xml:space="preserve"> d) Boiling Point:199 C </w:t>
            </w:r>
            <w:r w:rsidRPr="00802748">
              <w:rPr>
                <w:lang w:val="en-US"/>
              </w:rPr>
              <w:br/>
              <w:t xml:space="preserve"> e) Water Solubility: Low, 2.96mg/L(Purified water, 20 C,</w:t>
            </w:r>
            <w:r w:rsidRPr="00802748">
              <w:rPr>
                <w:lang w:val="en-US"/>
              </w:rPr>
              <w:br/>
              <w:t>48hour stirring, measured by GC/MS)</w:t>
            </w:r>
            <w:r w:rsidRPr="00802748">
              <w:rPr>
                <w:lang w:val="en-US"/>
              </w:rPr>
              <w:br/>
            </w:r>
            <w:r w:rsidRPr="00802748">
              <w:rPr>
                <w:lang w:val="en-US"/>
              </w:rPr>
              <w:br/>
            </w:r>
            <w:r w:rsidRPr="00802748">
              <w:rPr>
                <w:lang w:val="en-US"/>
              </w:rPr>
              <w:br/>
              <w:t>- Test Conditions:</w:t>
            </w:r>
            <w:r w:rsidRPr="00802748">
              <w:rPr>
                <w:lang w:val="en-US"/>
              </w:rPr>
              <w:br/>
              <w:t xml:space="preserve"> a) Medium: OECD medium </w:t>
            </w:r>
            <w:r w:rsidRPr="00802748">
              <w:rPr>
                <w:lang w:val="en-US"/>
              </w:rPr>
              <w:br/>
              <w:t xml:space="preserve"> b) Exposure Vessel Type: 100 mL Medium in a 500mL</w:t>
            </w:r>
            <w:r w:rsidRPr="00802748">
              <w:rPr>
                <w:lang w:val="en-US"/>
              </w:rPr>
              <w:br/>
              <w:t>glass Erlenmeyer flask with stopper (a closed system)</w:t>
            </w:r>
            <w:r w:rsidRPr="00802748">
              <w:rPr>
                <w:lang w:val="en-US"/>
              </w:rPr>
              <w:br/>
              <w:t xml:space="preserve"> c) Nominal Concentrations: control, solvent control,</w:t>
            </w:r>
            <w:r w:rsidRPr="00802748">
              <w:rPr>
                <w:lang w:val="en-US"/>
              </w:rPr>
              <w:br/>
              <w:t>0.0200, 0.0380, 0.0740, 0.140, 0.270, 0.520 and 1.00 mg/L</w:t>
            </w:r>
            <w:r w:rsidRPr="00802748">
              <w:rPr>
                <w:lang w:val="en-US"/>
              </w:rPr>
              <w:br/>
              <w:t xml:space="preserve"> d) Vehicle/Solvent and Concentrations:dimethylformamide, 50 ul/L </w:t>
            </w:r>
            <w:r w:rsidRPr="00802748">
              <w:rPr>
                <w:lang w:val="en-US"/>
              </w:rPr>
              <w:br/>
              <w:t xml:space="preserve"> e) Sock Solution Preparations and Stability: Test substance was diluted with OECD medium after diluted with</w:t>
            </w:r>
            <w:r w:rsidRPr="00802748">
              <w:rPr>
                <w:lang w:val="en-US"/>
              </w:rPr>
              <w:br/>
            </w:r>
            <w:r w:rsidRPr="00802748">
              <w:rPr>
                <w:lang w:val="en-US"/>
              </w:rPr>
              <w:lastRenderedPageBreak/>
              <w:t xml:space="preserve">dimethylformamide. Test substance was stored in desiccator (room temperature, dark place). The stability of the chemical was confirmed by IR absorption spectrum. Under the stock condition, IR spectrum of the test substance at the end of test was same at the start.     </w:t>
            </w:r>
            <w:r w:rsidRPr="00802748">
              <w:rPr>
                <w:lang w:val="en-US"/>
              </w:rPr>
              <w:br/>
              <w:t xml:space="preserve"> f) Number of Replicates: 3</w:t>
            </w:r>
            <w:r w:rsidRPr="00802748">
              <w:rPr>
                <w:lang w:val="en-US"/>
              </w:rPr>
              <w:br/>
              <w:t xml:space="preserve"> g) Initial Cell Number: 10,000 cells/mL</w:t>
            </w:r>
            <w:r w:rsidRPr="00802748">
              <w:rPr>
                <w:lang w:val="en-US"/>
              </w:rPr>
              <w:br/>
              <w:t xml:space="preserve"> h) Water Temperature: 23+/-2C</w:t>
            </w:r>
            <w:r w:rsidRPr="00802748">
              <w:rPr>
                <w:lang w:val="en-US"/>
              </w:rPr>
              <w:br/>
              <w:t xml:space="preserve"> i) Light Condition: 4000 lux, continuously</w:t>
            </w:r>
            <w:r w:rsidRPr="00802748">
              <w:rPr>
                <w:lang w:val="en-US"/>
              </w:rPr>
              <w:br/>
              <w:t xml:space="preserve"> j) Shaking: 100 rpm</w:t>
            </w:r>
            <w:r w:rsidRPr="00802748">
              <w:rPr>
                <w:lang w:val="en-US"/>
              </w:rPr>
              <w:br/>
            </w:r>
            <w:r w:rsidRPr="00802748">
              <w:rPr>
                <w:lang w:val="en-US"/>
              </w:rPr>
              <w:br/>
            </w:r>
            <w:r w:rsidRPr="00802748">
              <w:rPr>
                <w:lang w:val="en-US"/>
              </w:rPr>
              <w:br/>
              <w:t>- Analytical Procedure: Test concentrations were measured at the start and the end of test using by GC/MS after removing algal cells by centrifugation.</w:t>
            </w:r>
            <w:r w:rsidRPr="00802748">
              <w:rPr>
                <w:lang w:val="en-US"/>
              </w:rPr>
              <w:br/>
            </w:r>
            <w:r w:rsidRPr="00802748">
              <w:rPr>
                <w:lang w:val="en-US"/>
              </w:rPr>
              <w:br/>
              <w:t>- Statistical Method:</w:t>
            </w:r>
            <w:r w:rsidRPr="00802748">
              <w:rPr>
                <w:lang w:val="en-US"/>
              </w:rPr>
              <w:br/>
              <w:t xml:space="preserve"> a) Data Analysis: Probit method for EC50 if applicable.</w:t>
            </w:r>
            <w:r w:rsidRPr="00802748">
              <w:rPr>
                <w:lang w:val="en-US"/>
              </w:rPr>
              <w:br/>
              <w:t>Kruskal - Wallis test (a=0.05) and nonparametric Dunnett's</w:t>
            </w:r>
            <w:r w:rsidRPr="00802748">
              <w:rPr>
                <w:lang w:val="en-US"/>
              </w:rPr>
              <w:br/>
              <w:t>method (a=0.05 ) for NOEC, after Bartlett's homoscedastic</w:t>
            </w:r>
            <w:r w:rsidRPr="00802748">
              <w:rPr>
                <w:lang w:val="en-US"/>
              </w:rPr>
              <w:br/>
              <w:t>test.</w:t>
            </w:r>
            <w:r w:rsidRPr="00802748">
              <w:rPr>
                <w:lang w:val="en-US"/>
              </w:rPr>
              <w:br/>
              <w:t xml:space="preserve"> b) Method of Calculating Mean Measured Concentrations (i.e. arithmetic mean, geometric mean, etc.): Geometric mean </w:t>
            </w:r>
            <w:r w:rsidRPr="00802748">
              <w:rPr>
                <w:lang w:val="en-US"/>
              </w:rPr>
              <w:br/>
              <w:t>-</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-Measured Concentrations:  Test concentrations were measured at the start and the end of test using by GC/MS.</w:t>
            </w:r>
            <w:r w:rsidRPr="00802748">
              <w:rPr>
                <w:lang w:val="en-US"/>
              </w:rPr>
              <w:br/>
              <w:t>This substance has low boiling point, low water solubility</w:t>
            </w:r>
            <w:r w:rsidRPr="00802748">
              <w:rPr>
                <w:lang w:val="en-US"/>
              </w:rPr>
              <w:br/>
              <w:t>and property of sublimation. After 72 hours of exposure,</w:t>
            </w:r>
            <w:r w:rsidRPr="00802748">
              <w:rPr>
                <w:lang w:val="en-US"/>
              </w:rPr>
              <w:br/>
              <w:t>concentrations in all treatments uniformly decreased. Main</w:t>
            </w:r>
            <w:r w:rsidRPr="00802748">
              <w:rPr>
                <w:lang w:val="en-US"/>
              </w:rPr>
              <w:br/>
              <w:t>cause of this reduction was assumed to be sublimation of</w:t>
            </w:r>
            <w:r w:rsidRPr="00802748">
              <w:rPr>
                <w:lang w:val="en-US"/>
              </w:rPr>
              <w:br/>
              <w:t>substance.</w:t>
            </w:r>
            <w:r w:rsidRPr="00802748">
              <w:rPr>
                <w:lang w:val="en-US"/>
              </w:rPr>
              <w:br/>
              <w:t>Toxic values were calculated from the geometric mean of measured</w:t>
            </w:r>
            <w:r w:rsidRPr="00802748">
              <w:rPr>
                <w:lang w:val="en-US"/>
              </w:rPr>
              <w:br/>
              <w:t xml:space="preserve">concentrations which were obtained by two procedures. Some measured concentrations were below the detection limit (0.0004). </w:t>
            </w:r>
            <w:r w:rsidRPr="00802748">
              <w:rPr>
                <w:lang w:val="en-US"/>
              </w:rPr>
              <w:br/>
            </w:r>
            <w:r w:rsidRPr="00802748">
              <w:rPr>
                <w:lang w:val="en-US"/>
              </w:rPr>
              <w:br/>
              <w:t>-------------------------------------------------------------------</w:t>
            </w:r>
            <w:r w:rsidRPr="00802748">
              <w:rPr>
                <w:lang w:val="en-US"/>
              </w:rPr>
              <w:br/>
              <w:t>Nominal       Measured Conc.     Percent of Nominal conc.</w:t>
            </w:r>
            <w:r w:rsidRPr="00802748">
              <w:rPr>
                <w:lang w:val="en-US"/>
              </w:rPr>
              <w:br/>
              <w:t xml:space="preserve">Conc.                    mg/L                          % </w:t>
            </w:r>
            <w:r w:rsidRPr="00802748">
              <w:rPr>
                <w:lang w:val="en-US"/>
              </w:rPr>
              <w:br/>
              <w:t>-------------------------------------------------------------------</w:t>
            </w:r>
            <w:r w:rsidRPr="00802748">
              <w:rPr>
                <w:lang w:val="en-US"/>
              </w:rPr>
              <w:br/>
              <w:t>mg/L           0 Hour    72 Hour     0 Hour   72 Hour</w:t>
            </w:r>
            <w:r w:rsidRPr="00802748">
              <w:rPr>
                <w:lang w:val="en-US"/>
              </w:rPr>
              <w:br/>
              <w:t>-------------------------------------------------------------------</w:t>
            </w:r>
            <w:r w:rsidRPr="00802748">
              <w:rPr>
                <w:lang w:val="en-US"/>
              </w:rPr>
              <w:br/>
              <w:t>Control      &lt;0.0004   &lt;0.0004        ---         ---</w:t>
            </w:r>
            <w:r w:rsidRPr="00802748">
              <w:rPr>
                <w:lang w:val="en-US"/>
              </w:rPr>
              <w:br/>
              <w:t xml:space="preserve">Solvent </w:t>
            </w:r>
            <w:r w:rsidRPr="00802748">
              <w:rPr>
                <w:lang w:val="en-US"/>
              </w:rPr>
              <w:br/>
              <w:t xml:space="preserve">    Control  &lt;0.0004   &lt;0.0004         ---        ---</w:t>
            </w:r>
            <w:r w:rsidRPr="00802748">
              <w:rPr>
                <w:lang w:val="en-US"/>
              </w:rPr>
              <w:br/>
              <w:t>0.0200        0.0152    &lt;0.0004        76        &lt;2</w:t>
            </w:r>
            <w:r w:rsidRPr="00802748">
              <w:rPr>
                <w:lang w:val="en-US"/>
              </w:rPr>
              <w:br/>
              <w:t>0.0380        0.0271    &lt;0.0004        71        &lt;2</w:t>
            </w:r>
            <w:r w:rsidRPr="00802748">
              <w:rPr>
                <w:lang w:val="en-US"/>
              </w:rPr>
              <w:br/>
              <w:t>0.0740        0.0483    &lt;0.0004        65        &lt;1</w:t>
            </w:r>
            <w:r w:rsidRPr="00802748">
              <w:rPr>
                <w:lang w:val="en-US"/>
              </w:rPr>
              <w:br/>
              <w:t>0.140          0.110      &lt;0.0004        79        &lt;1</w:t>
            </w:r>
            <w:r w:rsidRPr="00802748">
              <w:rPr>
                <w:lang w:val="en-US"/>
              </w:rPr>
              <w:br/>
              <w:t>0.270          0.189      &lt;0.0004        70        &lt;1</w:t>
            </w:r>
            <w:r w:rsidRPr="00802748">
              <w:rPr>
                <w:lang w:val="en-US"/>
              </w:rPr>
              <w:br/>
              <w:t>0.520          0.410        0.0088        79         2</w:t>
            </w:r>
            <w:r w:rsidRPr="00802748">
              <w:rPr>
                <w:lang w:val="en-US"/>
              </w:rPr>
              <w:br/>
              <w:t>1.00            0.737        0.0126        74         1</w:t>
            </w:r>
            <w:r w:rsidRPr="00802748">
              <w:rPr>
                <w:lang w:val="en-US"/>
              </w:rPr>
              <w:br/>
              <w:t>-------------------------------------------------------------------</w:t>
            </w:r>
            <w:r w:rsidRPr="00802748">
              <w:rPr>
                <w:lang w:val="en-US"/>
              </w:rPr>
              <w:br/>
            </w:r>
            <w:r w:rsidRPr="00802748">
              <w:rPr>
                <w:lang w:val="en-US"/>
              </w:rPr>
              <w:br/>
            </w:r>
            <w:r w:rsidRPr="00802748">
              <w:rPr>
                <w:lang w:val="en-US"/>
              </w:rPr>
              <w:br/>
              <w:t>Procedure A: These calculations (&lt;0.0004) use the detection limit (0.0004), according to OECD Guidance</w:t>
            </w:r>
            <w:r w:rsidRPr="00802748">
              <w:rPr>
                <w:lang w:val="en-US"/>
              </w:rPr>
              <w:br/>
              <w:t>Document No.23 Section 3.3.</w:t>
            </w:r>
            <w:r w:rsidRPr="00802748">
              <w:rPr>
                <w:lang w:val="en-US"/>
              </w:rPr>
              <w:br/>
            </w:r>
            <w:r w:rsidRPr="00802748">
              <w:rPr>
                <w:lang w:val="en-US"/>
              </w:rPr>
              <w:br/>
              <w:t>----------------------------------------------------------------------</w:t>
            </w:r>
            <w:r w:rsidRPr="00802748">
              <w:rPr>
                <w:lang w:val="en-US"/>
              </w:rPr>
              <w:br/>
              <w:t>Nominal       Measured Conc.          Geometric Mean</w:t>
            </w:r>
            <w:r w:rsidRPr="00802748">
              <w:rPr>
                <w:lang w:val="en-US"/>
              </w:rPr>
              <w:br/>
              <w:t>Conc.             mg/L                                mg/L</w:t>
            </w:r>
            <w:r w:rsidRPr="00802748">
              <w:rPr>
                <w:lang w:val="en-US"/>
              </w:rPr>
              <w:br/>
              <w:t>----------------------------------------------------------------------</w:t>
            </w:r>
            <w:r w:rsidRPr="00802748">
              <w:rPr>
                <w:lang w:val="en-US"/>
              </w:rPr>
              <w:br/>
              <w:t>mg/L          0 Hour       72 Hour</w:t>
            </w:r>
            <w:r w:rsidRPr="00802748">
              <w:rPr>
                <w:lang w:val="en-US"/>
              </w:rPr>
              <w:br/>
              <w:t>----------------------------------------------------------------------</w:t>
            </w:r>
            <w:r w:rsidRPr="00802748">
              <w:rPr>
                <w:lang w:val="en-US"/>
              </w:rPr>
              <w:br/>
            </w:r>
            <w:r w:rsidRPr="00802748">
              <w:rPr>
                <w:lang w:val="en-US"/>
              </w:rPr>
              <w:lastRenderedPageBreak/>
              <w:t xml:space="preserve">Control               ---         ---               --- </w:t>
            </w:r>
            <w:r w:rsidRPr="00802748">
              <w:rPr>
                <w:lang w:val="en-US"/>
              </w:rPr>
              <w:br/>
              <w:t>Solvent Control  ---         ---               ---</w:t>
            </w:r>
            <w:r w:rsidRPr="00802748">
              <w:rPr>
                <w:lang w:val="en-US"/>
              </w:rPr>
              <w:br/>
              <w:t>0.0200         0.0152      0.0004           0.00780</w:t>
            </w:r>
            <w:r w:rsidRPr="00802748">
              <w:rPr>
                <w:lang w:val="en-US"/>
              </w:rPr>
              <w:br/>
              <w:t>0.0380         0.0271      0.0004           0.0104</w:t>
            </w:r>
            <w:r w:rsidRPr="00802748">
              <w:rPr>
                <w:lang w:val="en-US"/>
              </w:rPr>
              <w:br/>
              <w:t>0.0740         0.0483      0.0004           0.0139</w:t>
            </w:r>
            <w:r w:rsidRPr="00802748">
              <w:rPr>
                <w:lang w:val="en-US"/>
              </w:rPr>
              <w:br/>
              <w:t>0.140           0.110        0.0004           0.0210</w:t>
            </w:r>
            <w:r w:rsidRPr="00802748">
              <w:rPr>
                <w:lang w:val="en-US"/>
              </w:rPr>
              <w:br/>
              <w:t>0.270           0.189        0.0004           0.0275</w:t>
            </w:r>
            <w:r w:rsidRPr="00802748">
              <w:rPr>
                <w:lang w:val="en-US"/>
              </w:rPr>
              <w:br/>
              <w:t>0.520           0.410        0.0088           0.0601</w:t>
            </w:r>
            <w:r w:rsidRPr="00802748">
              <w:rPr>
                <w:lang w:val="en-US"/>
              </w:rPr>
              <w:br/>
              <w:t>1.00            0.737         0.0126           0.0964</w:t>
            </w:r>
            <w:r w:rsidRPr="00802748">
              <w:rPr>
                <w:lang w:val="en-US"/>
              </w:rPr>
              <w:br/>
              <w:t>----------------------------------------------------------------------</w:t>
            </w:r>
            <w:r w:rsidRPr="00802748">
              <w:rPr>
                <w:lang w:val="en-US"/>
              </w:rPr>
              <w:br/>
            </w:r>
            <w:r w:rsidRPr="00802748">
              <w:rPr>
                <w:lang w:val="en-US"/>
              </w:rPr>
              <w:br/>
              <w:t>Procedure B: These calculations (&lt;0.0004) use the predicted values which were calculated on the assumption that the test substance has a constant rate of decrease.</w:t>
            </w:r>
            <w:r w:rsidRPr="00802748">
              <w:rPr>
                <w:lang w:val="en-US"/>
              </w:rPr>
              <w:br/>
            </w:r>
            <w:r w:rsidRPr="00802748">
              <w:rPr>
                <w:lang w:val="en-US"/>
              </w:rPr>
              <w:br/>
              <w:t>----------------------------------------------------------------------</w:t>
            </w:r>
            <w:r w:rsidRPr="00802748">
              <w:rPr>
                <w:lang w:val="en-US"/>
              </w:rPr>
              <w:br/>
              <w:t>Nominal       Measured Conc.          Geometric Mean</w:t>
            </w:r>
            <w:r w:rsidRPr="00802748">
              <w:rPr>
                <w:lang w:val="en-US"/>
              </w:rPr>
              <w:br/>
              <w:t>Conc.             mg/L                                   mg/L</w:t>
            </w:r>
            <w:r w:rsidRPr="00802748">
              <w:rPr>
                <w:lang w:val="en-US"/>
              </w:rPr>
              <w:br/>
              <w:t>----------------------------------------------------------------------</w:t>
            </w:r>
            <w:r w:rsidRPr="00802748">
              <w:rPr>
                <w:lang w:val="en-US"/>
              </w:rPr>
              <w:br/>
              <w:t xml:space="preserve">mg/L          0 Hour    72 Hour       </w:t>
            </w:r>
            <w:r w:rsidRPr="00802748">
              <w:rPr>
                <w:lang w:val="en-US"/>
              </w:rPr>
              <w:br/>
              <w:t>----------------------------------------------------------------------</w:t>
            </w:r>
            <w:r w:rsidRPr="00802748">
              <w:rPr>
                <w:lang w:val="en-US"/>
              </w:rPr>
              <w:br/>
              <w:t xml:space="preserve">Control              ---           ---                     --- </w:t>
            </w:r>
            <w:r w:rsidRPr="00802748">
              <w:rPr>
                <w:lang w:val="en-US"/>
              </w:rPr>
              <w:br/>
              <w:t>Solvent Control ---           ---                     ---</w:t>
            </w:r>
            <w:r w:rsidRPr="00802748">
              <w:rPr>
                <w:lang w:val="en-US"/>
              </w:rPr>
              <w:br/>
              <w:t>0.0200         0.0152      0.000522         0.00211</w:t>
            </w:r>
            <w:r w:rsidRPr="00802748">
              <w:rPr>
                <w:lang w:val="en-US"/>
              </w:rPr>
              <w:br/>
              <w:t>0.0380         0.0271      0.000931         0.00376</w:t>
            </w:r>
            <w:r w:rsidRPr="00802748">
              <w:rPr>
                <w:lang w:val="en-US"/>
              </w:rPr>
              <w:br/>
              <w:t>0.0740         0.0483      0.00212           0.00671</w:t>
            </w:r>
            <w:r w:rsidRPr="00802748">
              <w:rPr>
                <w:lang w:val="en-US"/>
              </w:rPr>
              <w:br/>
              <w:t>0.140           0.110       0.00364            0.0153</w:t>
            </w:r>
            <w:r w:rsidRPr="00802748">
              <w:rPr>
                <w:lang w:val="en-US"/>
              </w:rPr>
              <w:br/>
              <w:t>0.270           0.189       0.00790            0.0262</w:t>
            </w:r>
            <w:r w:rsidRPr="00802748">
              <w:rPr>
                <w:lang w:val="en-US"/>
              </w:rPr>
              <w:br/>
              <w:t>0.520           0.410       0.0088              0.0601</w:t>
            </w:r>
            <w:r w:rsidRPr="00802748">
              <w:rPr>
                <w:lang w:val="en-US"/>
              </w:rPr>
              <w:br/>
              <w:t>1.00             0.737       0.0126              0.0964</w:t>
            </w:r>
            <w:r w:rsidRPr="00802748">
              <w:rPr>
                <w:lang w:val="en-US"/>
              </w:rPr>
              <w:br/>
              <w:t>----------------------------------------------------------------------</w:t>
            </w:r>
            <w:r w:rsidRPr="00802748">
              <w:rPr>
                <w:lang w:val="en-US"/>
              </w:rPr>
              <w:br/>
            </w:r>
            <w:r w:rsidRPr="00802748">
              <w:rPr>
                <w:lang w:val="en-US"/>
              </w:rPr>
              <w:br/>
              <w:t>- Water chemistry (pH and temperature in test):  pH was</w:t>
            </w:r>
            <w:r w:rsidRPr="00802748">
              <w:rPr>
                <w:lang w:val="en-US"/>
              </w:rPr>
              <w:br/>
              <w:t xml:space="preserve">measured for control and each concentration at the start and the end of test.  At the start and the end of test, the pH was 7.9 and 8.4 - 10.4, respectively. </w:t>
            </w:r>
            <w:r w:rsidRPr="00802748">
              <w:rPr>
                <w:lang w:val="en-US"/>
              </w:rPr>
              <w:br/>
              <w:t>Temperature in the incubation chamber was maintained 23 +/-</w:t>
            </w:r>
            <w:r w:rsidRPr="00802748">
              <w:rPr>
                <w:lang w:val="en-US"/>
              </w:rPr>
              <w:br/>
              <w:t xml:space="preserve">2 C during test period. </w:t>
            </w:r>
            <w:r w:rsidRPr="00802748">
              <w:rPr>
                <w:lang w:val="en-US"/>
              </w:rPr>
              <w:br/>
              <w:t xml:space="preserve">   pH: 7.9 - 10.4</w:t>
            </w:r>
            <w:r w:rsidRPr="00802748">
              <w:rPr>
                <w:lang w:val="en-US"/>
              </w:rPr>
              <w:br/>
              <w:t xml:space="preserve">   temperature: 23 +/-2 C</w:t>
            </w:r>
            <w:r w:rsidRPr="00802748">
              <w:rPr>
                <w:lang w:val="en-US"/>
              </w:rPr>
              <w:br/>
              <w:t>At the end of test, pH increased more than 1 unit compared</w:t>
            </w:r>
            <w:r w:rsidRPr="00802748">
              <w:rPr>
                <w:lang w:val="en-US"/>
              </w:rPr>
              <w:br/>
              <w:t>with the start. When carbon dioxide assimilation is active</w:t>
            </w:r>
            <w:r w:rsidRPr="00802748">
              <w:rPr>
                <w:lang w:val="en-US"/>
              </w:rPr>
              <w:br/>
              <w:t>and growth rate is high, pH often increases more than 1</w:t>
            </w:r>
            <w:r w:rsidRPr="00802748">
              <w:rPr>
                <w:lang w:val="en-US"/>
              </w:rPr>
              <w:br/>
              <w:t>unit.</w:t>
            </w:r>
            <w:r w:rsidRPr="00802748">
              <w:rPr>
                <w:lang w:val="en-US"/>
              </w:rPr>
              <w:br/>
              <w:t xml:space="preserve"> </w:t>
            </w:r>
            <w:r w:rsidRPr="00802748">
              <w:rPr>
                <w:lang w:val="en-US"/>
              </w:rPr>
              <w:br/>
              <w:t>-Effect Data: Rate Method</w:t>
            </w:r>
            <w:r w:rsidRPr="00802748">
              <w:rPr>
                <w:lang w:val="en-US"/>
              </w:rPr>
              <w:br/>
              <w:t>Effect Data based on Procedure A (described above)</w:t>
            </w:r>
            <w:r w:rsidRPr="00802748">
              <w:rPr>
                <w:lang w:val="en-US"/>
              </w:rPr>
              <w:br/>
              <w:t xml:space="preserve"> EC50 (0 - 72 hr) : 0.03867 mg/L 95%C. I. :0.03553 - 0.04224</w:t>
            </w:r>
            <w:r w:rsidRPr="00802748">
              <w:rPr>
                <w:lang w:val="en-US"/>
              </w:rPr>
              <w:br/>
              <w:t>mg/L</w:t>
            </w:r>
            <w:r w:rsidRPr="00802748">
              <w:rPr>
                <w:lang w:val="en-US"/>
              </w:rPr>
              <w:br/>
              <w:t xml:space="preserve">  NOEC (0 - 72 hr) = 0.010412 mg/L. </w:t>
            </w:r>
            <w:r w:rsidRPr="00802748">
              <w:rPr>
                <w:lang w:val="en-US"/>
              </w:rPr>
              <w:br/>
              <w:t>Effect Data based on Procedure B (described above)</w:t>
            </w:r>
            <w:r w:rsidRPr="00802748">
              <w:rPr>
                <w:lang w:val="en-US"/>
              </w:rPr>
              <w:br/>
              <w:t xml:space="preserve"> EC50 (0 - 72 hr) : 03297 mg/L 95%C. I. :0.02955 - 0.03691</w:t>
            </w:r>
            <w:r w:rsidRPr="00802748">
              <w:rPr>
                <w:lang w:val="en-US"/>
              </w:rPr>
              <w:br/>
              <w:t>mg/L</w:t>
            </w:r>
            <w:r w:rsidRPr="00802748">
              <w:rPr>
                <w:lang w:val="en-US"/>
              </w:rPr>
              <w:br/>
              <w:t xml:space="preserve">  NOEC (0 - 72 hr) = 0.003763 mg/L.</w:t>
            </w:r>
            <w:r w:rsidRPr="00802748">
              <w:rPr>
                <w:lang w:val="en-US"/>
              </w:rPr>
              <w:br/>
            </w:r>
            <w:r w:rsidRPr="00802748">
              <w:rPr>
                <w:lang w:val="en-US"/>
              </w:rPr>
              <w:br/>
              <w:t xml:space="preserve">- Growth Inhibition (%) of Pseudokirchneriella subcapitata </w:t>
            </w:r>
            <w:r w:rsidRPr="00802748">
              <w:rPr>
                <w:lang w:val="en-US"/>
              </w:rPr>
              <w:br/>
              <w:t>------------------------------------------------------------</w:t>
            </w:r>
            <w:r w:rsidRPr="00802748">
              <w:rPr>
                <w:lang w:val="en-US"/>
              </w:rPr>
              <w:br/>
              <w:t>-------------------</w:t>
            </w:r>
            <w:r w:rsidRPr="00802748">
              <w:rPr>
                <w:lang w:val="en-US"/>
              </w:rPr>
              <w:br/>
              <w:t xml:space="preserve">                Growth rate, Inhibition and Cell density  </w:t>
            </w:r>
            <w:r w:rsidRPr="00802748">
              <w:rPr>
                <w:lang w:val="en-US"/>
              </w:rPr>
              <w:br/>
              <w:t xml:space="preserve">Nominal    </w:t>
            </w:r>
            <w:r w:rsidRPr="00802748">
              <w:rPr>
                <w:lang w:val="en-US"/>
              </w:rPr>
              <w:br/>
              <w:t>------------------------------------------------------------</w:t>
            </w:r>
            <w:r w:rsidRPr="00802748">
              <w:rPr>
                <w:lang w:val="en-US"/>
              </w:rPr>
              <w:br/>
              <w:t xml:space="preserve">Conc.        Rate (Average)   Inhibition(%)     Cell </w:t>
            </w:r>
            <w:r w:rsidRPr="00802748">
              <w:rPr>
                <w:lang w:val="en-US"/>
              </w:rPr>
              <w:br/>
            </w:r>
            <w:r w:rsidRPr="00802748">
              <w:rPr>
                <w:lang w:val="en-US"/>
              </w:rPr>
              <w:lastRenderedPageBreak/>
              <w:t xml:space="preserve">mg/L          u(0-72hr)       Im(0-72hr)    density(72hr)  </w:t>
            </w:r>
            <w:r w:rsidRPr="00802748">
              <w:rPr>
                <w:lang w:val="en-US"/>
              </w:rPr>
              <w:br/>
              <w:t>------------------------------------------------------------</w:t>
            </w:r>
            <w:r w:rsidRPr="00802748">
              <w:rPr>
                <w:lang w:val="en-US"/>
              </w:rPr>
              <w:br/>
              <w:t>-------------------</w:t>
            </w:r>
            <w:r w:rsidRPr="00802748">
              <w:rPr>
                <w:lang w:val="en-US"/>
              </w:rPr>
              <w:br/>
              <w:t>Control          ---           ---           632933</w:t>
            </w:r>
            <w:r w:rsidRPr="00802748">
              <w:rPr>
                <w:lang w:val="en-US"/>
              </w:rPr>
              <w:br/>
              <w:t>Solvent Control  12.5          ---           643267</w:t>
            </w:r>
            <w:r w:rsidRPr="00802748">
              <w:rPr>
                <w:lang w:val="en-US"/>
              </w:rPr>
              <w:br/>
              <w:t>0.0200           12.3          1.52          604267</w:t>
            </w:r>
            <w:r w:rsidRPr="00802748">
              <w:rPr>
                <w:lang w:val="en-US"/>
              </w:rPr>
              <w:br/>
              <w:t>0.0380           12.5         -0.293         651267</w:t>
            </w:r>
            <w:r w:rsidRPr="00802748">
              <w:rPr>
                <w:lang w:val="en-US"/>
              </w:rPr>
              <w:br/>
              <w:t>0.0740           10.9          12.4*         384600</w:t>
            </w:r>
            <w:r w:rsidRPr="00802748">
              <w:rPr>
                <w:lang w:val="en-US"/>
              </w:rPr>
              <w:br/>
              <w:t>0.140            9.99          20.0*         304600</w:t>
            </w:r>
            <w:r w:rsidRPr="00802748">
              <w:rPr>
                <w:lang w:val="en-US"/>
              </w:rPr>
              <w:br/>
              <w:t>0.270            6.85          45.2 *         46300</w:t>
            </w:r>
            <w:r w:rsidRPr="00802748">
              <w:rPr>
                <w:lang w:val="en-US"/>
              </w:rPr>
              <w:br/>
              <w:t>0.520            2.50          80.0 *         23167</w:t>
            </w:r>
            <w:r w:rsidRPr="00802748">
              <w:rPr>
                <w:lang w:val="en-US"/>
              </w:rPr>
              <w:br/>
              <w:t>1.00             3.53          71.7*          13950</w:t>
            </w:r>
            <w:r w:rsidRPr="00802748">
              <w:rPr>
                <w:lang w:val="en-US"/>
              </w:rPr>
              <w:br/>
              <w:t>------------------------------------------------------------</w:t>
            </w:r>
            <w:r w:rsidRPr="00802748">
              <w:rPr>
                <w:lang w:val="en-US"/>
              </w:rPr>
              <w:br/>
              <w:t xml:space="preserve">-------------------- </w:t>
            </w:r>
            <w:r w:rsidRPr="00802748">
              <w:rPr>
                <w:lang w:val="en-US"/>
              </w:rPr>
              <w:br/>
              <w:t>- Growth Curves: Exponential growth phase during 72 hours.</w:t>
            </w:r>
            <w:r w:rsidRPr="00802748">
              <w:rPr>
                <w:lang w:val="en-US"/>
              </w:rPr>
              <w:br/>
            </w:r>
            <w:r w:rsidRPr="00802748">
              <w:rPr>
                <w:lang w:val="en-US"/>
              </w:rPr>
              <w:br/>
              <w:t xml:space="preserve">- Calculation of toxic value:Geometric mean  </w:t>
            </w:r>
            <w:r w:rsidRPr="00802748">
              <w:rPr>
                <w:lang w:val="en-US"/>
              </w:rPr>
              <w:br/>
              <w:t xml:space="preserve"> </w:t>
            </w:r>
            <w:r w:rsidRPr="00802748">
              <w:rPr>
                <w:lang w:val="en-US"/>
              </w:rPr>
              <w:br/>
              <w:t>* Indicates a significant difference ( a=0.05) from the</w:t>
            </w:r>
            <w:r w:rsidRPr="00802748">
              <w:rPr>
                <w:lang w:val="en-US"/>
              </w:rPr>
              <w:br/>
              <w:t>control.</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sidRPr="00802748">
              <w:rPr>
                <w:lang w:val="en-US"/>
              </w:rPr>
              <w:t>Test article name: n-octyl mercaptan</w:t>
            </w:r>
            <w:r w:rsidRPr="00802748">
              <w:rPr>
                <w:lang w:val="en-US"/>
              </w:rPr>
              <w:br/>
              <w:t>CAS no.: 111-88-6</w:t>
            </w:r>
            <w:r w:rsidRPr="00802748">
              <w:rPr>
                <w:lang w:val="en-US"/>
              </w:rPr>
              <w:br/>
              <w:t>Source: E&amp;E Solutions Inc.</w:t>
            </w:r>
            <w:r w:rsidRPr="00802748">
              <w:rPr>
                <w:lang w:val="en-US"/>
              </w:rPr>
              <w:br/>
            </w:r>
            <w:r>
              <w:t>Batch: 1815</w:t>
            </w:r>
            <w:r>
              <w:br/>
              <w:t>Purity: 99.3 wt %</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The concentrations at the end of test were below the detection limit of 0.0004 mg/L.  The toxicity value was calculated based on the geometric mean (Procedure A) and the estimated mean concentrations (Procedure B).  Although a closed system was applied, the volume of the test vessel was too large to evaluate the substance which undergoes sublimation; therefore the reliability of the test was considered to be (2).</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(21)</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algae: green algae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Endpoint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96 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Unit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EC50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.07 </w:t>
            </w:r>
            <w:r>
              <w:fldChar w:fldCharType="begin"/>
            </w:r>
            <w:r>
              <w:instrText xml:space="preserve"> IF ".07"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calculated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ECOSAR (v 1.00)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2011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ECOSAR v1.00 Class(es) Found</w:t>
            </w:r>
            <w:r w:rsidRPr="00802748">
              <w:rPr>
                <w:lang w:val="en-US"/>
              </w:rPr>
              <w:br/>
              <w:t>------------------------------</w:t>
            </w:r>
            <w:r w:rsidRPr="00802748">
              <w:rPr>
                <w:lang w:val="en-US"/>
              </w:rPr>
              <w:br/>
              <w:t>Thiols and Mercaptans</w:t>
            </w:r>
            <w:r w:rsidRPr="00802748">
              <w:rPr>
                <w:lang w:val="en-US"/>
              </w:rPr>
              <w:br/>
              <w:t>Predicted</w:t>
            </w:r>
            <w:r w:rsidRPr="00802748">
              <w:rPr>
                <w:lang w:val="en-US"/>
              </w:rPr>
              <w:br/>
              <w:t>ECOSAR Class                Organism    Duration   End Pt   mg/L (ppm)</w:t>
            </w:r>
            <w:r w:rsidRPr="00802748">
              <w:rPr>
                <w:lang w:val="en-US"/>
              </w:rPr>
              <w:br/>
              <w:t xml:space="preserve">=================  =========   ======   =====  =========  </w:t>
            </w:r>
            <w:r w:rsidRPr="00802748">
              <w:rPr>
                <w:lang w:val="en-US"/>
              </w:rPr>
              <w:br/>
              <w:t>Thiols and Mercaptans: Fish                 96-hr       LC50      0.160</w:t>
            </w:r>
            <w:r w:rsidRPr="00802748">
              <w:rPr>
                <w:lang w:val="en-US"/>
              </w:rPr>
              <w:br/>
              <w:t>Thiols and Mercaptans: Daphnid           48-hr       LC50      0.099</w:t>
            </w:r>
            <w:r w:rsidRPr="00802748">
              <w:rPr>
                <w:lang w:val="en-US"/>
              </w:rPr>
              <w:br/>
              <w:t>Thiols and Mercaptans: Green Algae     96-hr       EC50     0.071</w:t>
            </w:r>
            <w:r w:rsidRPr="00802748">
              <w:rPr>
                <w:lang w:val="en-US"/>
              </w:rPr>
              <w:br/>
              <w:t>Thiols and Mercaptans: Fish                               ChV       0.017 !</w:t>
            </w:r>
            <w:r w:rsidRPr="00802748">
              <w:rPr>
                <w:lang w:val="en-US"/>
              </w:rPr>
              <w:br/>
              <w:t>Thiols and Mercaptans: Daphnid                          ChV       0.010 !</w:t>
            </w:r>
            <w:r w:rsidRPr="00802748">
              <w:rPr>
                <w:lang w:val="en-US"/>
              </w:rPr>
              <w:br/>
              <w:t>Thiols and Mercaptans: Green Algae                   ChV        0.059</w:t>
            </w:r>
            <w:r w:rsidRPr="00802748">
              <w:rPr>
                <w:lang w:val="en-US"/>
              </w:rPr>
              <w:br/>
            </w:r>
            <w:r w:rsidRPr="00802748">
              <w:rPr>
                <w:lang w:val="en-US"/>
              </w:rPr>
              <w:br/>
              <w:t>=================  =========   ======   =====  =========</w:t>
            </w:r>
            <w:r w:rsidRPr="00802748">
              <w:rPr>
                <w:lang w:val="en-US"/>
              </w:rPr>
              <w:br/>
              <w:t>Neutral Organic SAR: Fish                   96-hr        LC50      1.508</w:t>
            </w:r>
            <w:r w:rsidRPr="00802748">
              <w:rPr>
                <w:lang w:val="en-US"/>
              </w:rPr>
              <w:br/>
              <w:t>(Baseline Toxicity) : Daphnid                48-hr         LC50     1.137</w:t>
            </w:r>
            <w:r w:rsidRPr="00802748">
              <w:rPr>
                <w:lang w:val="en-US"/>
              </w:rPr>
              <w:br/>
              <w:t xml:space="preserve">                     Green Algae                   96-hr        EC50     1.216</w:t>
            </w:r>
            <w:r w:rsidRPr="00802748">
              <w:rPr>
                <w:lang w:val="en-US"/>
              </w:rPr>
              <w:br/>
            </w:r>
            <w:r w:rsidRPr="00802748">
              <w:rPr>
                <w:lang w:val="en-US"/>
              </w:rPr>
              <w:lastRenderedPageBreak/>
              <w:t xml:space="preserve">                     Fish                                              ChV       0.136</w:t>
            </w:r>
            <w:r w:rsidRPr="00802748">
              <w:rPr>
                <w:lang w:val="en-US"/>
              </w:rPr>
              <w:br/>
              <w:t xml:space="preserve">                     Daphnid                                         ChV       0.155</w:t>
            </w:r>
            <w:r w:rsidRPr="00802748">
              <w:rPr>
                <w:lang w:val="en-US"/>
              </w:rPr>
              <w:br/>
              <w:t xml:space="preserve">                     Green Algae                                   ChV       0.660</w:t>
            </w:r>
            <w:r w:rsidRPr="00802748">
              <w:rPr>
                <w:lang w:val="en-US"/>
              </w:rPr>
              <w:br/>
            </w:r>
            <w:r w:rsidRPr="00802748">
              <w:rPr>
                <w:lang w:val="en-US"/>
              </w:rPr>
              <w:br/>
              <w:t>Note:  * = asterisk designates: Chemical may not be soluble</w:t>
            </w:r>
            <w:r w:rsidRPr="00802748">
              <w:rPr>
                <w:lang w:val="en-US"/>
              </w:rPr>
              <w:br/>
              <w:t>enough to measure this predicted effect.</w:t>
            </w:r>
            <w:r w:rsidRPr="00802748">
              <w:rPr>
                <w:lang w:val="en-US"/>
              </w:rPr>
              <w:br/>
            </w:r>
            <w:r w:rsidRPr="00802748">
              <w:rPr>
                <w:lang w:val="en-US"/>
              </w:rPr>
              <w:br/>
              <w:t>Note:  ! = exclamation designates: The toxicity value was determined from</w:t>
            </w:r>
            <w:r w:rsidRPr="00802748">
              <w:rPr>
                <w:lang w:val="en-US"/>
              </w:rPr>
              <w:br/>
              <w:t>a predicted SAR using established acute-to-chronic ratios and ECOSAR</w:t>
            </w:r>
            <w:r w:rsidRPr="00802748">
              <w:rPr>
                <w:lang w:val="en-US"/>
              </w:rPr>
              <w:br/>
              <w:t>regression techniques which are documented in the supporting Technical</w:t>
            </w:r>
            <w:r w:rsidRPr="00802748">
              <w:rPr>
                <w:lang w:val="en-US"/>
              </w:rPr>
              <w:br/>
              <w:t>Reference Manual. When possible, this toxicity value should be</w:t>
            </w:r>
            <w:r w:rsidRPr="00802748">
              <w:rPr>
                <w:lang w:val="en-US"/>
              </w:rPr>
              <w:br/>
              <w:t>considered in a weight of evidence approach.</w:t>
            </w:r>
            <w:r w:rsidRPr="00802748">
              <w:rPr>
                <w:lang w:val="en-US"/>
              </w:rPr>
              <w:br/>
            </w:r>
            <w:r w:rsidRPr="00802748">
              <w:rPr>
                <w:lang w:val="en-US"/>
              </w:rPr>
              <w:br/>
              <w:t>Thiols and Mercaptans:</w:t>
            </w:r>
            <w:r w:rsidRPr="00802748">
              <w:rPr>
                <w:lang w:val="en-US"/>
              </w:rPr>
              <w:br/>
              <w:t>---------------------</w:t>
            </w:r>
            <w:r w:rsidRPr="00802748">
              <w:rPr>
                <w:lang w:val="en-US"/>
              </w:rPr>
              <w:br/>
              <w:t>For All Acute and Chronic Toxicity Values: If the log Kow of the chemical</w:t>
            </w:r>
            <w:r w:rsidRPr="00802748">
              <w:rPr>
                <w:lang w:val="en-US"/>
              </w:rPr>
              <w:br/>
              <w:t>is greater than the value listed below, or if the compound is solid and the</w:t>
            </w:r>
            <w:r w:rsidRPr="00802748">
              <w:rPr>
                <w:lang w:val="en-US"/>
              </w:rPr>
              <w:br/>
              <w:t>LC50, EC50 or ChV exceeds the water solubility by 10X, no effects at</w:t>
            </w:r>
            <w:r w:rsidRPr="00802748">
              <w:rPr>
                <w:lang w:val="en-US"/>
              </w:rPr>
              <w:br/>
              <w:t>saturation are predicted for these endpoints.</w:t>
            </w:r>
            <w:r w:rsidRPr="00802748">
              <w:rPr>
                <w:lang w:val="en-US"/>
              </w:rPr>
              <w:br/>
            </w:r>
            <w:r w:rsidRPr="00802748">
              <w:rPr>
                <w:lang w:val="en-US"/>
              </w:rPr>
              <w:br/>
              <w:t>ECOSAR v1.00 SAR Limitations:</w:t>
            </w:r>
            <w:r w:rsidRPr="00802748">
              <w:rPr>
                <w:lang w:val="en-US"/>
              </w:rPr>
              <w:br/>
              <w:t>Maximum LogKow: 6.5 (Fish 96-hr LC50)</w:t>
            </w:r>
            <w:r w:rsidRPr="00802748">
              <w:rPr>
                <w:lang w:val="en-US"/>
              </w:rPr>
              <w:br/>
              <w:t>Maximum LogKow: 5.0 (Daphnid LC50)</w:t>
            </w:r>
            <w:r w:rsidRPr="00802748">
              <w:rPr>
                <w:lang w:val="en-US"/>
              </w:rPr>
              <w:br/>
              <w:t>Maximum LogKow: 6.4 (Green Algae EC50)</w:t>
            </w:r>
            <w:r w:rsidRPr="00802748">
              <w:rPr>
                <w:lang w:val="en-US"/>
              </w:rPr>
              <w:br/>
              <w:t>Maximum LogKow: 8.0 (ChV)</w:t>
            </w:r>
            <w:r w:rsidRPr="00802748">
              <w:rPr>
                <w:lang w:val="en-US"/>
              </w:rPr>
              <w:br/>
              <w:t>Maximum Mol Wt: 1000</w:t>
            </w:r>
            <w:r w:rsidRPr="00802748">
              <w:rPr>
                <w:lang w:val="en-US"/>
              </w:rPr>
              <w:br/>
            </w:r>
            <w:r w:rsidRPr="00802748">
              <w:rPr>
                <w:lang w:val="en-US"/>
              </w:rPr>
              <w:br/>
              <w:t>Baseline Toxicity SAR Limitations:</w:t>
            </w:r>
            <w:r w:rsidRPr="00802748">
              <w:rPr>
                <w:lang w:val="en-US"/>
              </w:rPr>
              <w:br/>
              <w:t>---------------------------------</w:t>
            </w:r>
            <w:r w:rsidRPr="00802748">
              <w:rPr>
                <w:lang w:val="en-US"/>
              </w:rPr>
              <w:br/>
              <w:t>Maximum LogKow: 5.0 (Fish 96-hr LC50; Daphnid LC50)</w:t>
            </w:r>
            <w:r w:rsidRPr="00802748">
              <w:rPr>
                <w:lang w:val="en-US"/>
              </w:rPr>
              <w:br/>
              <w:t>Maximum LogKow: 6.4 (Green Algae EC50)</w:t>
            </w:r>
            <w:r w:rsidRPr="00802748">
              <w:rPr>
                <w:lang w:val="en-US"/>
              </w:rPr>
              <w:br/>
              <w:t>Maximum LogKow: 8.0 (ChV)</w:t>
            </w:r>
            <w:r w:rsidRPr="00802748">
              <w:rPr>
                <w:lang w:val="en-US"/>
              </w:rPr>
              <w:br/>
              <w:t>Maximum Mol Wt: 1000</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ECOSAR v1.00 Class(es) Found</w:t>
            </w:r>
            <w:r w:rsidRPr="00802748">
              <w:rPr>
                <w:lang w:val="en-US"/>
              </w:rPr>
              <w:br/>
              <w:t>------------------------------</w:t>
            </w:r>
            <w:r w:rsidRPr="00802748">
              <w:rPr>
                <w:lang w:val="en-US"/>
              </w:rPr>
              <w:br/>
              <w:t>Thiols and Mercaptans</w:t>
            </w:r>
            <w:r w:rsidRPr="00802748">
              <w:rPr>
                <w:lang w:val="en-US"/>
              </w:rPr>
              <w:br/>
              <w:t>Predicted</w:t>
            </w:r>
            <w:r w:rsidRPr="00802748">
              <w:rPr>
                <w:lang w:val="en-US"/>
              </w:rPr>
              <w:br/>
              <w:t>ECOSAR Class           Organism      Duration  End Pt  mg/L (ppm)</w:t>
            </w:r>
            <w:r w:rsidRPr="00802748">
              <w:rPr>
                <w:lang w:val="en-US"/>
              </w:rPr>
              <w:br/>
              <w:t xml:space="preserve">================  =========  ======  =====  =========  </w:t>
            </w:r>
            <w:r w:rsidRPr="00802748">
              <w:rPr>
                <w:lang w:val="en-US"/>
              </w:rPr>
              <w:br/>
              <w:t>Thiols and Mercaptans: Fish              96-hr     LC50      2.911</w:t>
            </w:r>
            <w:r w:rsidRPr="00802748">
              <w:rPr>
                <w:lang w:val="en-US"/>
              </w:rPr>
              <w:br/>
              <w:t>Thiols and Mercaptans: Daphnid         48-hr     LC50      0.504</w:t>
            </w:r>
            <w:r w:rsidRPr="00802748">
              <w:rPr>
                <w:lang w:val="en-US"/>
              </w:rPr>
              <w:br/>
              <w:t>Thiols and Mercaptans: Green Algae   96-hr     EC50     0.286</w:t>
            </w:r>
            <w:r w:rsidRPr="00802748">
              <w:rPr>
                <w:lang w:val="en-US"/>
              </w:rPr>
              <w:br/>
              <w:t>Thiols and Mercaptans: Fish                           ChV       0.302 !</w:t>
            </w:r>
            <w:r w:rsidRPr="00802748">
              <w:rPr>
                <w:lang w:val="en-US"/>
              </w:rPr>
              <w:br/>
              <w:t>Thiols and Mercaptans: Daphnid                     ChV       0.051 !</w:t>
            </w:r>
            <w:r w:rsidRPr="00802748">
              <w:rPr>
                <w:lang w:val="en-US"/>
              </w:rPr>
              <w:br/>
              <w:t>Thiols and Mercaptans: Green Algae               ChV       0.134</w:t>
            </w:r>
            <w:r w:rsidRPr="00802748">
              <w:rPr>
                <w:lang w:val="en-US"/>
              </w:rPr>
              <w:br/>
            </w:r>
            <w:r w:rsidRPr="00802748">
              <w:rPr>
                <w:lang w:val="en-US"/>
              </w:rPr>
              <w:br/>
              <w:t xml:space="preserve">===============  =========  ======  =====  =========  </w:t>
            </w:r>
            <w:r w:rsidRPr="00802748">
              <w:rPr>
                <w:lang w:val="en-US"/>
              </w:rPr>
              <w:br/>
              <w:t>Neutral Organic SAR: Fish                96-hr     LC50      93.941</w:t>
            </w:r>
            <w:r w:rsidRPr="00802748">
              <w:rPr>
                <w:lang w:val="en-US"/>
              </w:rPr>
              <w:br/>
              <w:t>(Baseline Toxicity) :   Daphnid           48-hr     LC50      52.646</w:t>
            </w:r>
            <w:r w:rsidRPr="00802748">
              <w:rPr>
                <w:lang w:val="en-US"/>
              </w:rPr>
              <w:br/>
              <w:t xml:space="preserve">                               Green Algae      96-hr     EC50     20.555</w:t>
            </w:r>
            <w:r w:rsidRPr="00802748">
              <w:rPr>
                <w:lang w:val="en-US"/>
              </w:rPr>
              <w:br/>
              <w:t xml:space="preserve">                               Fish                              ChV        8.965</w:t>
            </w:r>
            <w:r w:rsidRPr="00802748">
              <w:rPr>
                <w:lang w:val="en-US"/>
              </w:rPr>
              <w:br/>
              <w:t xml:space="preserve">                               Daphnid                         ChV        4.659</w:t>
            </w:r>
            <w:r w:rsidRPr="00802748">
              <w:rPr>
                <w:lang w:val="en-US"/>
              </w:rPr>
              <w:br/>
              <w:t xml:space="preserve">                               Green Algae                   ChV        7.118</w:t>
            </w:r>
            <w:r w:rsidRPr="00802748">
              <w:rPr>
                <w:lang w:val="en-US"/>
              </w:rPr>
              <w:br/>
            </w:r>
            <w:r w:rsidRPr="00802748">
              <w:rPr>
                <w:lang w:val="en-US"/>
              </w:rPr>
              <w:br/>
              <w:t>Note:  * = asterisk designates: Chemical may not be soluble</w:t>
            </w:r>
            <w:r w:rsidRPr="00802748">
              <w:rPr>
                <w:lang w:val="en-US"/>
              </w:rPr>
              <w:br/>
              <w:t>enough to measure this predicted effect.</w:t>
            </w:r>
            <w:r w:rsidRPr="00802748">
              <w:rPr>
                <w:lang w:val="en-US"/>
              </w:rPr>
              <w:br/>
            </w:r>
            <w:r w:rsidRPr="00802748">
              <w:rPr>
                <w:lang w:val="en-US"/>
              </w:rPr>
              <w:br/>
              <w:t>Note:  ! = exclamation designates: The toxicity value was determined from</w:t>
            </w:r>
            <w:r w:rsidRPr="00802748">
              <w:rPr>
                <w:lang w:val="en-US"/>
              </w:rPr>
              <w:br/>
              <w:t>a predicted SAR using established acute-to-chronic ratios and ECOSAR</w:t>
            </w:r>
            <w:r w:rsidRPr="00802748">
              <w:rPr>
                <w:lang w:val="en-US"/>
              </w:rPr>
              <w:br/>
              <w:t>regression techniques which are documented in the supporting Technical</w:t>
            </w:r>
            <w:r w:rsidRPr="00802748">
              <w:rPr>
                <w:lang w:val="en-US"/>
              </w:rPr>
              <w:br/>
              <w:t>Reference Manual. When possible, this toxicity value should be</w:t>
            </w:r>
            <w:r w:rsidRPr="00802748">
              <w:rPr>
                <w:lang w:val="en-US"/>
              </w:rPr>
              <w:br/>
              <w:t>considered in a weight of evidence approach.</w:t>
            </w:r>
            <w:r w:rsidRPr="00802748">
              <w:rPr>
                <w:lang w:val="en-US"/>
              </w:rPr>
              <w:br/>
            </w:r>
            <w:r w:rsidRPr="00802748">
              <w:rPr>
                <w:lang w:val="en-US"/>
              </w:rPr>
              <w:lastRenderedPageBreak/>
              <w:br/>
              <w:t>Thiols and Mercaptans:</w:t>
            </w:r>
            <w:r w:rsidRPr="00802748">
              <w:rPr>
                <w:lang w:val="en-US"/>
              </w:rPr>
              <w:br/>
              <w:t>---------------------</w:t>
            </w:r>
            <w:r w:rsidRPr="00802748">
              <w:rPr>
                <w:lang w:val="en-US"/>
              </w:rPr>
              <w:br/>
              <w:t>For All Acute and Chronic Toxicity Values: If the log Kow of the chemical</w:t>
            </w:r>
            <w:r w:rsidRPr="00802748">
              <w:rPr>
                <w:lang w:val="en-US"/>
              </w:rPr>
              <w:br/>
              <w:t>is greater than the value listed below, or if the compound is solid and the</w:t>
            </w:r>
            <w:r w:rsidRPr="00802748">
              <w:rPr>
                <w:lang w:val="en-US"/>
              </w:rPr>
              <w:br/>
              <w:t>LC50, EC50 or ChV exceeds the water solubility by 10X, no effects at</w:t>
            </w:r>
            <w:r w:rsidRPr="00802748">
              <w:rPr>
                <w:lang w:val="en-US"/>
              </w:rPr>
              <w:br/>
              <w:t>saturation are predicted for these endpoints.</w:t>
            </w:r>
            <w:r w:rsidRPr="00802748">
              <w:rPr>
                <w:lang w:val="en-US"/>
              </w:rPr>
              <w:br/>
            </w:r>
            <w:r w:rsidRPr="00802748">
              <w:rPr>
                <w:lang w:val="en-US"/>
              </w:rPr>
              <w:br/>
              <w:t>ECOSAR v1.00 SAR Limitations:</w:t>
            </w:r>
            <w:r w:rsidRPr="00802748">
              <w:rPr>
                <w:lang w:val="en-US"/>
              </w:rPr>
              <w:br/>
              <w:t>----------------------------</w:t>
            </w:r>
            <w:r w:rsidRPr="00802748">
              <w:rPr>
                <w:lang w:val="en-US"/>
              </w:rPr>
              <w:br/>
              <w:t>Maximum LogKow: 6.5 (Fish 96-hr LC50)</w:t>
            </w:r>
            <w:r w:rsidRPr="00802748">
              <w:rPr>
                <w:lang w:val="en-US"/>
              </w:rPr>
              <w:br/>
              <w:t>Maximum LogKow: 5.0 (Daphnid LC50)</w:t>
            </w:r>
            <w:r w:rsidRPr="00802748">
              <w:rPr>
                <w:lang w:val="en-US"/>
              </w:rPr>
              <w:br/>
              <w:t>Maximum LogKow: 6.4 (Green Algae EC50)</w:t>
            </w:r>
            <w:r w:rsidRPr="00802748">
              <w:rPr>
                <w:lang w:val="en-US"/>
              </w:rPr>
              <w:br/>
              <w:t>Maximum LogKow: 8.0 (ChV)</w:t>
            </w:r>
            <w:r w:rsidRPr="00802748">
              <w:rPr>
                <w:lang w:val="en-US"/>
              </w:rPr>
              <w:br/>
              <w:t>Maximum Mol Wt: 1000</w:t>
            </w:r>
            <w:r w:rsidRPr="00802748">
              <w:rPr>
                <w:lang w:val="en-US"/>
              </w:rPr>
              <w:br/>
            </w:r>
            <w:r w:rsidRPr="00802748">
              <w:rPr>
                <w:lang w:val="en-US"/>
              </w:rPr>
              <w:br/>
              <w:t>Baseline Toxicity SAR Limitations:</w:t>
            </w:r>
            <w:r w:rsidRPr="00802748">
              <w:rPr>
                <w:lang w:val="en-US"/>
              </w:rPr>
              <w:br/>
              <w:t>---------------------------------</w:t>
            </w:r>
            <w:r w:rsidRPr="00802748">
              <w:rPr>
                <w:lang w:val="en-US"/>
              </w:rPr>
              <w:br/>
              <w:t>Maximum LogKow: 5.0 (Fish 96-hr LC50; Daphnid LC50)</w:t>
            </w:r>
            <w:r w:rsidRPr="00802748">
              <w:rPr>
                <w:lang w:val="en-US"/>
              </w:rPr>
              <w:br/>
              <w:t>Maximum LogKow: 6.4 (Green Algae EC50)</w:t>
            </w:r>
            <w:r w:rsidRPr="00802748">
              <w:rPr>
                <w:lang w:val="en-US"/>
              </w:rPr>
              <w:br/>
              <w:t>Maximum LogKow: 8.0 (ChV)</w:t>
            </w:r>
            <w:r w:rsidRPr="00802748">
              <w:rPr>
                <w:lang w:val="en-US"/>
              </w:rPr>
              <w:br/>
              <w:t>Maximum Mol Wt: 1000</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Based on an acceptable computer model</w:t>
            </w:r>
          </w:p>
        </w:tc>
      </w:tr>
      <w:tr w:rsidR="00C56345">
        <w:trPr>
          <w:cantSplit/>
        </w:trPr>
        <w:tc>
          <w:tcPr>
            <w:tcW w:w="2410" w:type="dxa"/>
            <w:tcBorders>
              <w:top w:val="nil"/>
              <w:left w:val="nil"/>
              <w:bottom w:val="nil"/>
              <w:right w:val="nil"/>
            </w:tcBorders>
          </w:tcPr>
          <w:p w:rsidR="00C56345" w:rsidRDefault="00C56345">
            <w:pPr>
              <w:pStyle w:val="MSDS-TZeile"/>
              <w:rPr>
                <w:b/>
                <w:bCs/>
              </w:rPr>
            </w:pPr>
            <w:r>
              <w:t>19.01.2012</w:t>
            </w:r>
          </w:p>
        </w:tc>
        <w:tc>
          <w:tcPr>
            <w:tcW w:w="7155" w:type="dxa"/>
            <w:gridSpan w:val="2"/>
            <w:tcBorders>
              <w:top w:val="nil"/>
              <w:left w:val="nil"/>
              <w:bottom w:val="nil"/>
              <w:right w:val="nil"/>
            </w:tcBorders>
          </w:tcPr>
          <w:p w:rsidR="00C56345" w:rsidRDefault="00C56345">
            <w:pPr>
              <w:pStyle w:val="MSDS-TUZeile"/>
              <w:jc w:val="right"/>
            </w:pPr>
            <w:r>
              <w:t>(30)</w:t>
            </w:r>
          </w:p>
        </w:tc>
      </w:tr>
    </w:tbl>
    <w:p w:rsidR="00C56345" w:rsidRDefault="00C56345">
      <w:pPr>
        <w:pStyle w:val="MSDS-Zeile"/>
        <w:rPr>
          <w:rFonts w:ascii="Arial" w:hAnsi="Arial" w:cs="Arial"/>
        </w:rPr>
      </w:pPr>
    </w:p>
    <w:p w:rsidR="00C56345" w:rsidRPr="00802748" w:rsidRDefault="00C56345">
      <w:pPr>
        <w:pStyle w:val="MSDS-Kapitelberschrift"/>
        <w:rPr>
          <w:caps w:val="0"/>
          <w:lang w:val="en-US"/>
        </w:rPr>
      </w:pPr>
      <w:r w:rsidRPr="00802748">
        <w:rPr>
          <w:caps w:val="0"/>
          <w:lang w:val="en-US"/>
        </w:rPr>
        <w:t>4.4</w:t>
      </w:r>
      <w:r w:rsidRPr="00802748">
        <w:rPr>
          <w:caps w:val="0"/>
          <w:lang w:val="en-US"/>
        </w:rPr>
        <w:tab/>
      </w:r>
      <w:r w:rsidRPr="00802748">
        <w:rPr>
          <w:caps w:val="0"/>
          <w:lang w:val="en-US"/>
        </w:rPr>
        <w:tab/>
        <w:t>TOXICITY TO MICROORGANISMS E.G. BACTERIA</w:t>
      </w:r>
    </w:p>
    <w:p w:rsidR="00C56345" w:rsidRPr="00802748" w:rsidRDefault="00C56345">
      <w:pPr>
        <w:pStyle w:val="MSDS-Zeile"/>
        <w:adjustRightInd w:val="0"/>
        <w:rPr>
          <w:rFonts w:ascii="Arial" w:hAnsi="Arial" w:cs="Arial"/>
          <w:lang w:val="en-US"/>
        </w:rPr>
      </w:pPr>
    </w:p>
    <w:p w:rsidR="00C56345" w:rsidRPr="00802748" w:rsidRDefault="00C56345">
      <w:pPr>
        <w:pStyle w:val="MSDS-Kapitelberschrift"/>
        <w:rPr>
          <w:caps w:val="0"/>
          <w:lang w:val="en-US"/>
        </w:rPr>
      </w:pPr>
      <w:r w:rsidRPr="00802748">
        <w:rPr>
          <w:caps w:val="0"/>
          <w:lang w:val="en-US"/>
        </w:rPr>
        <w:t>4.5.1</w:t>
      </w:r>
      <w:r w:rsidRPr="00802748">
        <w:rPr>
          <w:caps w:val="0"/>
          <w:lang w:val="en-US"/>
        </w:rPr>
        <w:tab/>
        <w:t>CHRONIC TOXICITY TO FISH</w:t>
      </w:r>
    </w:p>
    <w:p w:rsidR="00C56345" w:rsidRPr="00802748" w:rsidRDefault="00C56345">
      <w:pPr>
        <w:pStyle w:val="MSDS-Zeile"/>
        <w:adjustRightInd w:val="0"/>
        <w:rPr>
          <w:rFonts w:ascii="Arial" w:hAnsi="Arial" w:cs="Arial"/>
          <w:lang w:val="en-US"/>
        </w:rPr>
      </w:pPr>
    </w:p>
    <w:p w:rsidR="00C56345" w:rsidRPr="00802748" w:rsidRDefault="00C56345">
      <w:pPr>
        <w:pStyle w:val="MSDS-Kapitelberschrift"/>
        <w:rPr>
          <w:caps w:val="0"/>
          <w:lang w:val="en-US"/>
        </w:rPr>
      </w:pPr>
      <w:r w:rsidRPr="00802748">
        <w:rPr>
          <w:caps w:val="0"/>
          <w:lang w:val="en-US"/>
        </w:rPr>
        <w:t>4.5.2</w:t>
      </w:r>
      <w:r w:rsidRPr="00802748">
        <w:rPr>
          <w:caps w:val="0"/>
          <w:lang w:val="en-US"/>
        </w:rPr>
        <w:tab/>
        <w:t>CHRONIC TOXICITY TO AQUATIC INVERTEBRATES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Pr="00802748" w:rsidRDefault="00C56345">
            <w:pPr>
              <w:pStyle w:val="MSDS-TUZeile"/>
              <w:rPr>
                <w:b/>
                <w:bCs/>
                <w:lang w:val="en-US"/>
              </w:rPr>
            </w:pPr>
          </w:p>
        </w:tc>
        <w:tc>
          <w:tcPr>
            <w:tcW w:w="283" w:type="dxa"/>
            <w:tcBorders>
              <w:top w:val="nil"/>
              <w:left w:val="nil"/>
              <w:bottom w:val="nil"/>
              <w:right w:val="nil"/>
            </w:tcBorders>
          </w:tcPr>
          <w:p w:rsidR="00C56345" w:rsidRPr="00802748" w:rsidRDefault="00C56345">
            <w:pPr>
              <w:pStyle w:val="MSDS-TUZeile"/>
              <w:rPr>
                <w:b/>
                <w:bCs/>
                <w:lang w:val="en-US"/>
              </w:rPr>
            </w:pPr>
          </w:p>
        </w:tc>
        <w:tc>
          <w:tcPr>
            <w:tcW w:w="6872" w:type="dxa"/>
            <w:tcBorders>
              <w:top w:val="nil"/>
              <w:left w:val="nil"/>
              <w:bottom w:val="nil"/>
              <w:right w:val="nil"/>
            </w:tcBorders>
          </w:tcPr>
          <w:p w:rsidR="00C56345" w:rsidRPr="00802748" w:rsidRDefault="00C56345">
            <w:pPr>
              <w:pStyle w:val="MSDS-TUZeile"/>
              <w:rPr>
                <w:vanish/>
                <w:color w:val="008000"/>
                <w:lang w:val="en-US"/>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Daphnia magna (Crustacea)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Endpoint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reproduction rate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21 day(s)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Unit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NOEC</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.00108 </w:t>
            </w:r>
            <w:r>
              <w:fldChar w:fldCharType="begin"/>
            </w:r>
            <w:r>
              <w:instrText xml:space="preserve"> IF ".00108"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LOEC</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.00467 </w:t>
            </w:r>
            <w:r>
              <w:fldChar w:fldCharType="begin"/>
            </w:r>
            <w:r>
              <w:instrText xml:space="preserve"> IF ".00467"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EC50</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.00467 </w:t>
            </w:r>
            <w:r>
              <w:fldChar w:fldCharType="begin"/>
            </w:r>
            <w:r>
              <w:instrText xml:space="preserve"> IF ".00467"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Analytical monitoring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OECD Guide-line 211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-Test Organisms:</w:t>
            </w:r>
            <w:r w:rsidRPr="00802748">
              <w:rPr>
                <w:lang w:val="en-US"/>
              </w:rPr>
              <w:br/>
              <w:t xml:space="preserve"> a) Age: &lt; 24 hours old</w:t>
            </w:r>
            <w:r w:rsidRPr="00802748">
              <w:rPr>
                <w:lang w:val="en-US"/>
              </w:rPr>
              <w:br/>
              <w:t xml:space="preserve"> b) Supplier/Source: Test organisms were obtained from the</w:t>
            </w:r>
            <w:r w:rsidRPr="00802748">
              <w:rPr>
                <w:lang w:val="en-US"/>
              </w:rPr>
              <w:br/>
              <w:t>National Institute of Environmental Studies (Japan).</w:t>
            </w:r>
            <w:r w:rsidRPr="00802748">
              <w:rPr>
                <w:lang w:val="en-US"/>
              </w:rPr>
              <w:br/>
              <w:t xml:space="preserve"> c) Any pretreatment: Parental daphnids were acclimated for</w:t>
            </w:r>
            <w:r w:rsidRPr="00802748">
              <w:rPr>
                <w:lang w:val="en-US"/>
              </w:rPr>
              <w:br/>
              <w:t>15 days on test condition before testing. During</w:t>
            </w:r>
            <w:r w:rsidRPr="00802748">
              <w:rPr>
                <w:lang w:val="en-US"/>
              </w:rPr>
              <w:br/>
              <w:t>acclimatization, parental daphnids were fed with Chlorella</w:t>
            </w:r>
            <w:r w:rsidRPr="00802748">
              <w:rPr>
                <w:lang w:val="en-US"/>
              </w:rPr>
              <w:br/>
              <w:t xml:space="preserve">vulgaris, 0.2 mg carbon/day/individual. During the two weeks before testing, mortality of parental daphnids was 0% and males and resting eggs were not observed. </w:t>
            </w:r>
            <w:r w:rsidRPr="00802748">
              <w:rPr>
                <w:lang w:val="en-US"/>
              </w:rPr>
              <w:br/>
            </w:r>
            <w:r w:rsidRPr="00802748">
              <w:rPr>
                <w:lang w:val="en-US"/>
              </w:rPr>
              <w:br/>
            </w:r>
            <w:r w:rsidRPr="00802748">
              <w:rPr>
                <w:lang w:val="en-US"/>
              </w:rPr>
              <w:lastRenderedPageBreak/>
              <w:t>-Test substance: octane-1-thiol</w:t>
            </w:r>
            <w:r w:rsidRPr="00802748">
              <w:rPr>
                <w:lang w:val="en-US"/>
              </w:rPr>
              <w:br/>
              <w:t xml:space="preserve"> a) Empirical Formula: C8H18S</w:t>
            </w:r>
            <w:r w:rsidRPr="00802748">
              <w:rPr>
                <w:lang w:val="en-US"/>
              </w:rPr>
              <w:br/>
              <w:t xml:space="preserve"> b) Molecular Weight: 146.3</w:t>
            </w:r>
            <w:r w:rsidRPr="00802748">
              <w:rPr>
                <w:lang w:val="en-US"/>
              </w:rPr>
              <w:br/>
              <w:t xml:space="preserve"> c) Purity: = 99.3 % </w:t>
            </w:r>
            <w:r w:rsidRPr="00802748">
              <w:rPr>
                <w:lang w:val="en-US"/>
              </w:rPr>
              <w:br/>
              <w:t xml:space="preserve"> d) Boiling Point:199 C </w:t>
            </w:r>
            <w:r w:rsidRPr="00802748">
              <w:rPr>
                <w:lang w:val="en-US"/>
              </w:rPr>
              <w:br/>
              <w:t xml:space="preserve"> e) Water Solubility: Low, 2.96mg/L(Purified water, 20 C,</w:t>
            </w:r>
            <w:r w:rsidRPr="00802748">
              <w:rPr>
                <w:lang w:val="en-US"/>
              </w:rPr>
              <w:br/>
              <w:t>48 hour stirring, measured by GC/MS)</w:t>
            </w:r>
            <w:r w:rsidRPr="00802748">
              <w:rPr>
                <w:lang w:val="en-US"/>
              </w:rPr>
              <w:br/>
            </w:r>
            <w:r w:rsidRPr="00802748">
              <w:rPr>
                <w:lang w:val="en-US"/>
              </w:rPr>
              <w:br/>
              <w:t>-Test Conditions:</w:t>
            </w:r>
            <w:r w:rsidRPr="00802748">
              <w:rPr>
                <w:lang w:val="en-US"/>
              </w:rPr>
              <w:br/>
              <w:t xml:space="preserve"> a) Dilution Water Source:Elendt M4 medium </w:t>
            </w:r>
            <w:r w:rsidRPr="00802748">
              <w:rPr>
                <w:lang w:val="en-US"/>
              </w:rPr>
              <w:br/>
              <w:t xml:space="preserve"> b) Dilution Water Chemistry: Total hardness (as CaCO3): 250 mg/L </w:t>
            </w:r>
            <w:r w:rsidRPr="00802748">
              <w:rPr>
                <w:lang w:val="en-US"/>
              </w:rPr>
              <w:br/>
              <w:t xml:space="preserve"> c) Exposure Vessel Type: 55 mL test solution in a 50 mL</w:t>
            </w:r>
            <w:r w:rsidRPr="00802748">
              <w:rPr>
                <w:lang w:val="en-US"/>
              </w:rPr>
              <w:br/>
              <w:t>glass Erlenmeyer flask with stopper (closed system).</w:t>
            </w:r>
            <w:r w:rsidRPr="00802748">
              <w:rPr>
                <w:lang w:val="en-US"/>
              </w:rPr>
              <w:br/>
              <w:t xml:space="preserve"> d) Nominal Concentrations: control, solvent control,</w:t>
            </w:r>
            <w:r w:rsidRPr="00802748">
              <w:rPr>
                <w:lang w:val="en-US"/>
              </w:rPr>
              <w:br/>
              <w:t>0.00020, 0.00063, 0.00200, 0.00630 and 0.0200 mg/L</w:t>
            </w:r>
            <w:r w:rsidRPr="00802748">
              <w:rPr>
                <w:lang w:val="en-US"/>
              </w:rPr>
              <w:br/>
              <w:t xml:space="preserve"> e) Vehicle/Solvent and Concentrations: dimethylformamide,</w:t>
            </w:r>
            <w:r w:rsidRPr="00802748">
              <w:rPr>
                <w:lang w:val="en-US"/>
              </w:rPr>
              <w:br/>
              <w:t>100 ul/L</w:t>
            </w:r>
            <w:r w:rsidRPr="00802748">
              <w:rPr>
                <w:lang w:val="en-US"/>
              </w:rPr>
              <w:br/>
              <w:t xml:space="preserve"> f) Stock Solutions Preparations and Stability: Test</w:t>
            </w:r>
            <w:r w:rsidRPr="00802748">
              <w:rPr>
                <w:lang w:val="en-US"/>
              </w:rPr>
              <w:br/>
              <w:t>substance was diluted with Elendt M4 medium after diluted</w:t>
            </w:r>
            <w:r w:rsidRPr="00802748">
              <w:rPr>
                <w:lang w:val="en-US"/>
              </w:rPr>
              <w:br/>
              <w:t>with dimethylformamide. The test substance was stored in</w:t>
            </w:r>
            <w:r w:rsidRPr="00802748">
              <w:rPr>
                <w:lang w:val="en-US"/>
              </w:rPr>
              <w:br/>
              <w:t>desiccator (room temperature, dark place). The stability of</w:t>
            </w:r>
            <w:r w:rsidRPr="00802748">
              <w:rPr>
                <w:lang w:val="en-US"/>
              </w:rPr>
              <w:br/>
              <w:t>the chemical was confirmed by IR absorption spectrum. Under</w:t>
            </w:r>
            <w:r w:rsidRPr="00802748">
              <w:rPr>
                <w:lang w:val="en-US"/>
              </w:rPr>
              <w:br/>
              <w:t>the stock condition, IR spectrum of the test substance at</w:t>
            </w:r>
            <w:r w:rsidRPr="00802748">
              <w:rPr>
                <w:lang w:val="en-US"/>
              </w:rPr>
              <w:br/>
              <w:t xml:space="preserve">the end of test was same at the start.     </w:t>
            </w:r>
            <w:r w:rsidRPr="00802748">
              <w:rPr>
                <w:lang w:val="en-US"/>
              </w:rPr>
              <w:br/>
              <w:t xml:space="preserve"> g) Number of Replicates: 10</w:t>
            </w:r>
            <w:r w:rsidRPr="00802748">
              <w:rPr>
                <w:lang w:val="en-US"/>
              </w:rPr>
              <w:br/>
              <w:t xml:space="preserve"> h) Individuals per Replicate: 1</w:t>
            </w:r>
            <w:r w:rsidRPr="00802748">
              <w:rPr>
                <w:lang w:val="en-US"/>
              </w:rPr>
              <w:br/>
              <w:t xml:space="preserve"> i) Water Temperature: 20+/-1C</w:t>
            </w:r>
            <w:r w:rsidRPr="00802748">
              <w:rPr>
                <w:lang w:val="en-US"/>
              </w:rPr>
              <w:br/>
              <w:t xml:space="preserve"> j) Light Condition: 16:8 hours, light-darkness cycle (Light</w:t>
            </w:r>
            <w:r w:rsidRPr="00802748">
              <w:rPr>
                <w:lang w:val="en-US"/>
              </w:rPr>
              <w:br/>
              <w:t>intensity: &lt; 800 lux)</w:t>
            </w:r>
            <w:r w:rsidRPr="00802748">
              <w:rPr>
                <w:lang w:val="en-US"/>
              </w:rPr>
              <w:br/>
              <w:t xml:space="preserve"> k) Feeding: 0.15 mg carbon/day/individual (Chlorella</w:t>
            </w:r>
            <w:r w:rsidRPr="00802748">
              <w:rPr>
                <w:lang w:val="en-US"/>
              </w:rPr>
              <w:br/>
              <w:t>vulgaris: Green Algae)</w:t>
            </w:r>
            <w:r w:rsidRPr="00802748">
              <w:rPr>
                <w:lang w:val="en-US"/>
              </w:rPr>
              <w:br/>
              <w:t xml:space="preserve"> l) Aeration : None </w:t>
            </w:r>
            <w:r w:rsidRPr="00802748">
              <w:rPr>
                <w:lang w:val="en-US"/>
              </w:rPr>
              <w:br/>
            </w:r>
            <w:r w:rsidRPr="00802748">
              <w:rPr>
                <w:lang w:val="en-US"/>
              </w:rPr>
              <w:br/>
              <w:t>- Analytical Procedure: The test concentrations were</w:t>
            </w:r>
            <w:r w:rsidRPr="00802748">
              <w:rPr>
                <w:lang w:val="en-US"/>
              </w:rPr>
              <w:br/>
              <w:t>measured three times during the test period for both renewal and old test solution using GC/MS.</w:t>
            </w:r>
            <w:r w:rsidRPr="00802748">
              <w:rPr>
                <w:lang w:val="en-US"/>
              </w:rPr>
              <w:br/>
              <w:t xml:space="preserve"> </w:t>
            </w:r>
            <w:r w:rsidRPr="00802748">
              <w:rPr>
                <w:lang w:val="en-US"/>
              </w:rPr>
              <w:br/>
              <w:t>- Statistical Method:</w:t>
            </w:r>
            <w:r w:rsidRPr="00802748">
              <w:rPr>
                <w:lang w:val="en-US"/>
              </w:rPr>
              <w:br/>
              <w:t xml:space="preserve"> a) Data Analysis:</w:t>
            </w:r>
            <w:r w:rsidRPr="00802748">
              <w:rPr>
                <w:lang w:val="en-US"/>
              </w:rPr>
              <w:br/>
              <w:t xml:space="preserve">  LC50 and EC50: EC50 and 95% C.I. cannot be</w:t>
            </w:r>
            <w:r w:rsidRPr="00802748">
              <w:rPr>
                <w:lang w:val="en-US"/>
              </w:rPr>
              <w:br/>
              <w:t>calculated. LC50 and 95% C.I. were calculated by binomial</w:t>
            </w:r>
            <w:r w:rsidRPr="00802748">
              <w:rPr>
                <w:lang w:val="en-US"/>
              </w:rPr>
              <w:br/>
              <w:t>method.</w:t>
            </w:r>
            <w:r w:rsidRPr="00802748">
              <w:rPr>
                <w:lang w:val="en-US"/>
              </w:rPr>
              <w:br/>
              <w:t xml:space="preserve">  NOEC and LOEC: The cumulative number of juveniles produced</w:t>
            </w:r>
            <w:r w:rsidRPr="00802748">
              <w:rPr>
                <w:lang w:val="en-US"/>
              </w:rPr>
              <w:br/>
              <w:t>per adult in control and test concentrations after 21days was</w:t>
            </w:r>
            <w:r w:rsidRPr="00802748">
              <w:rPr>
                <w:lang w:val="en-US"/>
              </w:rPr>
              <w:br/>
              <w:t>tested by 1-way ANOVA and parametric multiple comparison</w:t>
            </w:r>
            <w:r w:rsidRPr="00802748">
              <w:rPr>
                <w:lang w:val="en-US"/>
              </w:rPr>
              <w:br/>
              <w:t>test (Dunnett, Williams, Scheffe) when homoscedasticity on</w:t>
            </w:r>
            <w:r w:rsidRPr="00802748">
              <w:rPr>
                <w:lang w:val="en-US"/>
              </w:rPr>
              <w:br/>
              <w:t>Bartlett's test was confirmed, otherwise, they were evaluated by Kruskal-Wallis test and nonparametric multiple comparison test</w:t>
            </w:r>
            <w:r w:rsidRPr="00802748">
              <w:rPr>
                <w:lang w:val="en-US"/>
              </w:rPr>
              <w:br/>
              <w:t>(Dunnett, Williams, Scheffe) when homoscedasticity on</w:t>
            </w:r>
            <w:r w:rsidRPr="00802748">
              <w:rPr>
                <w:lang w:val="en-US"/>
              </w:rPr>
              <w:br/>
              <w:t>Bartlett's test was not confirmed (Statlight, Yukms Co.,</w:t>
            </w:r>
            <w:r w:rsidRPr="00802748">
              <w:rPr>
                <w:lang w:val="en-US"/>
              </w:rPr>
              <w:br/>
              <w:t>Ltd.).</w:t>
            </w:r>
            <w:r w:rsidRPr="00802748">
              <w:rPr>
                <w:lang w:val="en-US"/>
              </w:rPr>
              <w:br/>
              <w:t xml:space="preserve"> b) Method of Calculating Mean Measured Concentrations (i.e.</w:t>
            </w:r>
            <w:r w:rsidRPr="00802748">
              <w:rPr>
                <w:lang w:val="en-US"/>
              </w:rPr>
              <w:br/>
              <w:t>arithmetic mean, geometric mean, etc.): Time-weighted Mean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Effect: reproduction- Measured Concentrations: The test</w:t>
            </w:r>
            <w:r w:rsidRPr="00802748">
              <w:rPr>
                <w:lang w:val="en-US"/>
              </w:rPr>
              <w:br/>
              <w:t>concentrations were measured for both renewal and old test</w:t>
            </w:r>
            <w:r w:rsidRPr="00802748">
              <w:rPr>
                <w:lang w:val="en-US"/>
              </w:rPr>
              <w:br/>
              <w:t xml:space="preserve">solution at days 2, 3, 9, 10, 15 and 16.  </w:t>
            </w:r>
            <w:r w:rsidRPr="00802748">
              <w:rPr>
                <w:lang w:val="en-US"/>
              </w:rPr>
              <w:br/>
              <w:t>The ratios of measured concentration to nominal concentration were low in old test solutions (i.e. prior to renewal). The main cause of this reduction was assumed to</w:t>
            </w:r>
            <w:r w:rsidRPr="00802748">
              <w:rPr>
                <w:lang w:val="en-US"/>
              </w:rPr>
              <w:br/>
              <w:t>be sublimation of the test substance.</w:t>
            </w:r>
            <w:r w:rsidRPr="00802748">
              <w:rPr>
                <w:lang w:val="en-US"/>
              </w:rPr>
              <w:br/>
            </w:r>
            <w:r w:rsidRPr="00802748">
              <w:rPr>
                <w:lang w:val="en-US"/>
              </w:rPr>
              <w:br/>
              <w:t>----------------------------------------------------------------------------</w:t>
            </w:r>
            <w:r w:rsidRPr="00802748">
              <w:rPr>
                <w:lang w:val="en-US"/>
              </w:rPr>
              <w:br/>
            </w:r>
            <w:r w:rsidRPr="00802748">
              <w:rPr>
                <w:lang w:val="en-US"/>
              </w:rPr>
              <w:lastRenderedPageBreak/>
              <w:t>Nominal            Measured Concentration, mg/L</w:t>
            </w:r>
            <w:r w:rsidRPr="00802748">
              <w:rPr>
                <w:lang w:val="en-US"/>
              </w:rPr>
              <w:br/>
              <w:t xml:space="preserve">Conc.     </w:t>
            </w:r>
            <w:r w:rsidRPr="00802748">
              <w:rPr>
                <w:lang w:val="en-US"/>
              </w:rPr>
              <w:br/>
              <w:t xml:space="preserve">------------------------------------------------------------------------------ </w:t>
            </w:r>
            <w:r w:rsidRPr="00802748">
              <w:rPr>
                <w:lang w:val="en-US"/>
              </w:rPr>
              <w:br/>
              <w:t xml:space="preserve">mg/L Date                 2                3                9              10   </w:t>
            </w:r>
            <w:r w:rsidRPr="00802748">
              <w:rPr>
                <w:lang w:val="en-US"/>
              </w:rPr>
              <w:br/>
              <w:t xml:space="preserve">                               New           Old            New           Old   </w:t>
            </w:r>
            <w:r w:rsidRPr="00802748">
              <w:rPr>
                <w:lang w:val="en-US"/>
              </w:rPr>
              <w:br/>
              <w:t>-------------------------------------------------------------------------------</w:t>
            </w:r>
            <w:r w:rsidRPr="00802748">
              <w:rPr>
                <w:lang w:val="en-US"/>
              </w:rPr>
              <w:br/>
              <w:t>Control              &lt;0.00005   &lt;0.00005   &lt;0.00005   &lt;0.00005</w:t>
            </w:r>
            <w:r w:rsidRPr="00802748">
              <w:rPr>
                <w:lang w:val="en-US"/>
              </w:rPr>
              <w:br/>
              <w:t>Solvent control  &lt;0.00005   &lt;0.00005   &lt;0.00005   &lt;0.00005</w:t>
            </w:r>
            <w:r w:rsidRPr="00802748">
              <w:rPr>
                <w:lang w:val="en-US"/>
              </w:rPr>
              <w:br/>
              <w:t>0.00020               0.00013   &lt;0.00005    0.00007   &lt;0.00005</w:t>
            </w:r>
            <w:r w:rsidRPr="00802748">
              <w:rPr>
                <w:lang w:val="en-US"/>
              </w:rPr>
              <w:br/>
              <w:t>0.00063               0.00044   &lt;0.00005    0.00032   &lt;0.00005</w:t>
            </w:r>
            <w:r w:rsidRPr="00802748">
              <w:rPr>
                <w:lang w:val="en-US"/>
              </w:rPr>
              <w:br/>
              <w:t>0.00200               0.00151   &lt;0.00005    0.00111   &lt;0.00005</w:t>
            </w:r>
            <w:r w:rsidRPr="00802748">
              <w:rPr>
                <w:lang w:val="en-US"/>
              </w:rPr>
              <w:br/>
              <w:t>0.00630               0.00551   &lt;0.00005    0.00442   &lt;0.00005</w:t>
            </w:r>
            <w:r w:rsidRPr="00802748">
              <w:rPr>
                <w:lang w:val="en-US"/>
              </w:rPr>
              <w:br/>
              <w:t>0.0200                 0.0178     &lt;0.00005    0.0197     &lt;0.00005</w:t>
            </w:r>
            <w:r w:rsidRPr="00802748">
              <w:rPr>
                <w:lang w:val="en-US"/>
              </w:rPr>
              <w:br/>
              <w:t>-------------------------------------------------------------------------------</w:t>
            </w:r>
            <w:r w:rsidRPr="00802748">
              <w:rPr>
                <w:lang w:val="en-US"/>
              </w:rPr>
              <w:br/>
            </w:r>
            <w:r w:rsidRPr="00802748">
              <w:rPr>
                <w:lang w:val="en-US"/>
              </w:rPr>
              <w:br/>
            </w:r>
            <w:r w:rsidRPr="00802748">
              <w:rPr>
                <w:lang w:val="en-US"/>
              </w:rPr>
              <w:br/>
            </w:r>
            <w:r w:rsidRPr="00802748">
              <w:rPr>
                <w:lang w:val="en-US"/>
              </w:rPr>
              <w:br/>
              <w:t xml:space="preserve">-------------------------------------------------------------------------- </w:t>
            </w:r>
            <w:r w:rsidRPr="00802748">
              <w:rPr>
                <w:lang w:val="en-US"/>
              </w:rPr>
              <w:br/>
              <w:t>Nominal            Measured Concentration, mg/L</w:t>
            </w:r>
            <w:r w:rsidRPr="00802748">
              <w:rPr>
                <w:lang w:val="en-US"/>
              </w:rPr>
              <w:br/>
              <w:t xml:space="preserve">Conc.     </w:t>
            </w:r>
            <w:r w:rsidRPr="00802748">
              <w:rPr>
                <w:lang w:val="en-US"/>
              </w:rPr>
              <w:br/>
              <w:t xml:space="preserve">-------------------------------------------------------------------------- </w:t>
            </w:r>
            <w:r w:rsidRPr="00802748">
              <w:rPr>
                <w:lang w:val="en-US"/>
              </w:rPr>
              <w:br/>
              <w:t>mg/L Date         15         16        TWM*    % of</w:t>
            </w:r>
            <w:r w:rsidRPr="00802748">
              <w:rPr>
                <w:lang w:val="en-US"/>
              </w:rPr>
              <w:br/>
              <w:t xml:space="preserve">                  New       Old        (mg/L)   Nominal</w:t>
            </w:r>
            <w:r w:rsidRPr="00802748">
              <w:rPr>
                <w:lang w:val="en-US"/>
              </w:rPr>
              <w:br/>
              <w:t xml:space="preserve">-------------------------------------------------------------------------- </w:t>
            </w:r>
            <w:r w:rsidRPr="00802748">
              <w:rPr>
                <w:lang w:val="en-US"/>
              </w:rPr>
              <w:br/>
              <w:t>Control              &lt;0.00005   &lt;0.00005          ---          ---</w:t>
            </w:r>
            <w:r w:rsidRPr="00802748">
              <w:rPr>
                <w:lang w:val="en-US"/>
              </w:rPr>
              <w:br/>
              <w:t>Solvent control  &lt;0.00005   &lt;0.00005          ---          ---</w:t>
            </w:r>
            <w:r w:rsidRPr="00802748">
              <w:rPr>
                <w:lang w:val="en-US"/>
              </w:rPr>
              <w:br/>
              <w:t>0.00020               0.00007   &lt;0.00005   &lt;0.00007    &lt;35</w:t>
            </w:r>
            <w:r w:rsidRPr="00802748">
              <w:rPr>
                <w:lang w:val="en-US"/>
              </w:rPr>
              <w:br/>
              <w:t>0.00063               0.00030   &lt;0.00005   &lt;0.00016    &lt;26</w:t>
            </w:r>
            <w:r w:rsidRPr="00802748">
              <w:rPr>
                <w:lang w:val="en-US"/>
              </w:rPr>
              <w:br/>
              <w:t>0.00200               0.00117   &lt;0.00005   &lt;0.00038    &lt;19</w:t>
            </w:r>
            <w:r w:rsidRPr="00802748">
              <w:rPr>
                <w:lang w:val="en-US"/>
              </w:rPr>
              <w:br/>
              <w:t>0.00630               0.00461     0.00005     0.00108     17</w:t>
            </w:r>
            <w:r w:rsidRPr="00802748">
              <w:rPr>
                <w:lang w:val="en-US"/>
              </w:rPr>
              <w:br/>
              <w:t>0.0200                 0.0186       0.00021     0.00467     23</w:t>
            </w:r>
            <w:r w:rsidRPr="00802748">
              <w:rPr>
                <w:lang w:val="en-US"/>
              </w:rPr>
              <w:br/>
              <w:t xml:space="preserve">------------------------------------------------------------------------- </w:t>
            </w:r>
            <w:r w:rsidRPr="00802748">
              <w:rPr>
                <w:lang w:val="en-US"/>
              </w:rPr>
              <w:br/>
              <w:t xml:space="preserve">New: freshly prepared test solution. </w:t>
            </w:r>
            <w:r w:rsidRPr="00802748">
              <w:rPr>
                <w:lang w:val="en-US"/>
              </w:rPr>
              <w:br/>
              <w:t>Old: Old test solution before renewal.</w:t>
            </w:r>
            <w:r w:rsidRPr="00802748">
              <w:rPr>
                <w:lang w:val="en-US"/>
              </w:rPr>
              <w:br/>
              <w:t>*: Time-weighted mean measured concentration during 21 days.</w:t>
            </w:r>
            <w:r w:rsidRPr="00802748">
              <w:rPr>
                <w:lang w:val="en-US"/>
              </w:rPr>
              <w:br/>
            </w:r>
            <w:r w:rsidRPr="00802748">
              <w:rPr>
                <w:lang w:val="en-US"/>
              </w:rPr>
              <w:br/>
            </w:r>
            <w:r w:rsidRPr="00802748">
              <w:rPr>
                <w:lang w:val="en-US"/>
              </w:rPr>
              <w:br/>
              <w:t>--------------------------------------------------------------</w:t>
            </w:r>
            <w:r w:rsidRPr="00802748">
              <w:rPr>
                <w:lang w:val="en-US"/>
              </w:rPr>
              <w:br/>
              <w:t>Nominal            Percent of Nominal Conc. (%)</w:t>
            </w:r>
            <w:r w:rsidRPr="00802748">
              <w:rPr>
                <w:lang w:val="en-US"/>
              </w:rPr>
              <w:br/>
              <w:t xml:space="preserve">Conc.     </w:t>
            </w:r>
            <w:r w:rsidRPr="00802748">
              <w:rPr>
                <w:lang w:val="en-US"/>
              </w:rPr>
              <w:br/>
              <w:t xml:space="preserve">-------------------------------------------------------------- </w:t>
            </w:r>
            <w:r w:rsidRPr="00802748">
              <w:rPr>
                <w:lang w:val="en-US"/>
              </w:rPr>
              <w:br/>
              <w:t xml:space="preserve">mg/L Date       2      3        9      10     15      16 </w:t>
            </w:r>
            <w:r w:rsidRPr="00802748">
              <w:rPr>
                <w:lang w:val="en-US"/>
              </w:rPr>
              <w:br/>
              <w:t xml:space="preserve">                     New  Old   New   Old   New   Old</w:t>
            </w:r>
            <w:r w:rsidRPr="00802748">
              <w:rPr>
                <w:lang w:val="en-US"/>
              </w:rPr>
              <w:br/>
              <w:t>--------------------------------------------------------------</w:t>
            </w:r>
            <w:r w:rsidRPr="00802748">
              <w:rPr>
                <w:lang w:val="en-US"/>
              </w:rPr>
              <w:br/>
              <w:t>Control             ---     ---    ---       ---    ---      ---</w:t>
            </w:r>
            <w:r w:rsidRPr="00802748">
              <w:rPr>
                <w:lang w:val="en-US"/>
              </w:rPr>
              <w:br/>
              <w:t>Solvent control ---     ---    ---       ---    ---      ---</w:t>
            </w:r>
            <w:r w:rsidRPr="00802748">
              <w:rPr>
                <w:lang w:val="en-US"/>
              </w:rPr>
              <w:br/>
              <w:t>0.00020            65  &lt;25    35    &lt;25    35   &lt;25</w:t>
            </w:r>
            <w:r w:rsidRPr="00802748">
              <w:rPr>
                <w:lang w:val="en-US"/>
              </w:rPr>
              <w:br/>
              <w:t>0.00063           70    &lt;8     51      &lt;8    48     &lt;8</w:t>
            </w:r>
            <w:r w:rsidRPr="00802748">
              <w:rPr>
                <w:lang w:val="en-US"/>
              </w:rPr>
              <w:br/>
              <w:t>0.00200           76    &lt;3     56      &lt;3    59     &lt;3</w:t>
            </w:r>
            <w:r w:rsidRPr="00802748">
              <w:rPr>
                <w:lang w:val="en-US"/>
              </w:rPr>
              <w:br/>
              <w:t>0.00630           87      1     70        1    73       0.8</w:t>
            </w:r>
            <w:r w:rsidRPr="00802748">
              <w:rPr>
                <w:lang w:val="en-US"/>
              </w:rPr>
              <w:br/>
              <w:t>0.0200             89   0.9     99        4    93       1</w:t>
            </w:r>
            <w:r w:rsidRPr="00802748">
              <w:rPr>
                <w:lang w:val="en-US"/>
              </w:rPr>
              <w:br/>
              <w:t>--------------------------------------------------------------</w:t>
            </w:r>
            <w:r w:rsidRPr="00802748">
              <w:rPr>
                <w:lang w:val="en-US"/>
              </w:rPr>
              <w:br/>
              <w:t xml:space="preserve">New: freshly prepared test solution. </w:t>
            </w:r>
            <w:r w:rsidRPr="00802748">
              <w:rPr>
                <w:lang w:val="en-US"/>
              </w:rPr>
              <w:br/>
              <w:t>Old: Old test solution before renewal.</w:t>
            </w:r>
            <w:r w:rsidRPr="00802748">
              <w:rPr>
                <w:lang w:val="en-US"/>
              </w:rPr>
              <w:br/>
            </w:r>
            <w:r w:rsidRPr="00802748">
              <w:rPr>
                <w:lang w:val="en-US"/>
              </w:rPr>
              <w:br/>
            </w:r>
            <w:r w:rsidRPr="00802748">
              <w:rPr>
                <w:lang w:val="en-US"/>
              </w:rPr>
              <w:br/>
              <w:t>- Water chemistry (pH, DO and temperature during the test):</w:t>
            </w:r>
            <w:r w:rsidRPr="00802748">
              <w:rPr>
                <w:lang w:val="en-US"/>
              </w:rPr>
              <w:br/>
              <w:t>Water chemistry and temperature were measured for control</w:t>
            </w:r>
            <w:r w:rsidRPr="00802748">
              <w:rPr>
                <w:lang w:val="en-US"/>
              </w:rPr>
              <w:br/>
              <w:t>and each concentration at the start of test and at 1, 7,</w:t>
            </w:r>
            <w:r w:rsidRPr="00802748">
              <w:rPr>
                <w:lang w:val="en-US"/>
              </w:rPr>
              <w:br/>
              <w:t>8, 14, 15, 20 and 21 days.</w:t>
            </w:r>
            <w:r w:rsidRPr="00802748">
              <w:rPr>
                <w:lang w:val="en-US"/>
              </w:rPr>
              <w:br/>
              <w:t xml:space="preserve">      pH: 7.4 - 8.5</w:t>
            </w:r>
            <w:r w:rsidRPr="00802748">
              <w:rPr>
                <w:lang w:val="en-US"/>
              </w:rPr>
              <w:br/>
              <w:t xml:space="preserve">      DO: 6.5 - 8.8 mg/L</w:t>
            </w:r>
            <w:r w:rsidRPr="00802748">
              <w:rPr>
                <w:lang w:val="en-US"/>
              </w:rPr>
              <w:br/>
            </w:r>
            <w:r w:rsidRPr="00802748">
              <w:rPr>
                <w:lang w:val="en-US"/>
              </w:rPr>
              <w:lastRenderedPageBreak/>
              <w:t xml:space="preserve">      Water Temperature: 20.2 - 20.5 C</w:t>
            </w:r>
            <w:r w:rsidRPr="00802748">
              <w:rPr>
                <w:lang w:val="en-US"/>
              </w:rPr>
              <w:br/>
              <w:t xml:space="preserve">      Total hardness (as CaCO3): 228 - 248 mg/L</w:t>
            </w:r>
            <w:r w:rsidRPr="00802748">
              <w:rPr>
                <w:lang w:val="en-US"/>
              </w:rPr>
              <w:br/>
            </w:r>
            <w:r w:rsidRPr="00802748">
              <w:rPr>
                <w:lang w:val="en-US"/>
              </w:rPr>
              <w:br/>
              <w:t xml:space="preserve">-Effect Data(Reproduction): </w:t>
            </w:r>
            <w:r w:rsidRPr="00802748">
              <w:rPr>
                <w:lang w:val="en-US"/>
              </w:rPr>
              <w:br/>
              <w:t xml:space="preserve">     LC50 (21days) = 0.00295* mg/L (parental mortality) (mc)95%C.I.: Could not be determined</w:t>
            </w:r>
            <w:r w:rsidRPr="00802748">
              <w:rPr>
                <w:lang w:val="en-US"/>
              </w:rPr>
              <w:br/>
              <w:t xml:space="preserve">    EC50 (21days) &gt; 0.00467 mg/L (mc) 95%C.I.: Could not be determined</w:t>
            </w:r>
            <w:r w:rsidRPr="00802748">
              <w:rPr>
                <w:lang w:val="en-US"/>
              </w:rPr>
              <w:br/>
              <w:t xml:space="preserve">     NOEC (21days) = 0.00108 mg/L (mc)</w:t>
            </w:r>
            <w:r w:rsidRPr="00802748">
              <w:rPr>
                <w:lang w:val="en-US"/>
              </w:rPr>
              <w:br/>
              <w:t xml:space="preserve">     LOEC (21days) = 0.00467 mg/L (mc)</w:t>
            </w:r>
            <w:r w:rsidRPr="00802748">
              <w:rPr>
                <w:lang w:val="en-US"/>
              </w:rPr>
              <w:br/>
              <w:t xml:space="preserve"> mc: based on Time-weighted mean of measured concentrations</w:t>
            </w:r>
            <w:r w:rsidRPr="00802748">
              <w:rPr>
                <w:lang w:val="en-US"/>
              </w:rPr>
              <w:br/>
              <w:t xml:space="preserve"> *: Using the concentrations of 0.00108 - 0.000467 mg/L.</w:t>
            </w:r>
            <w:r w:rsidRPr="00802748">
              <w:rPr>
                <w:lang w:val="en-US"/>
              </w:rPr>
              <w:br/>
              <w:t>The EC50 value and 95% confidence limits could not be</w:t>
            </w:r>
            <w:r w:rsidRPr="00802748">
              <w:rPr>
                <w:lang w:val="en-US"/>
              </w:rPr>
              <w:br/>
              <w:t>determined by statistical methods because the reproduction</w:t>
            </w:r>
            <w:r w:rsidRPr="00802748">
              <w:rPr>
                <w:lang w:val="en-US"/>
              </w:rPr>
              <w:br/>
              <w:t>inhibition rate at the maximum concentration level was less</w:t>
            </w:r>
            <w:r w:rsidRPr="00802748">
              <w:rPr>
                <w:lang w:val="en-US"/>
              </w:rPr>
              <w:br/>
              <w:t>than 50%.</w:t>
            </w:r>
            <w:r w:rsidRPr="00802748">
              <w:rPr>
                <w:lang w:val="en-US"/>
              </w:rPr>
              <w:br/>
            </w:r>
            <w:r w:rsidRPr="00802748">
              <w:rPr>
                <w:lang w:val="en-US"/>
              </w:rPr>
              <w:br/>
              <w:t xml:space="preserve">- Cumulative Number of Dead Parental Daphnia:. </w:t>
            </w:r>
            <w:r w:rsidRPr="00802748">
              <w:rPr>
                <w:lang w:val="en-US"/>
              </w:rPr>
              <w:br/>
              <w:t>----------------------------------------------------------</w:t>
            </w:r>
            <w:r w:rsidRPr="00802748">
              <w:rPr>
                <w:lang w:val="en-US"/>
              </w:rPr>
              <w:br/>
              <w:t>Nominal     Cumulative Number of Dead Parental Daphnia</w:t>
            </w:r>
            <w:r w:rsidRPr="00802748">
              <w:rPr>
                <w:lang w:val="en-US"/>
              </w:rPr>
              <w:br/>
              <w:t>Conc. (mg/L)           After 21days(Mortality Rate, %)</w:t>
            </w:r>
            <w:r w:rsidRPr="00802748">
              <w:rPr>
                <w:lang w:val="en-US"/>
              </w:rPr>
              <w:br/>
              <w:t>----------------------------------------------------------</w:t>
            </w:r>
            <w:r w:rsidRPr="00802748">
              <w:rPr>
                <w:lang w:val="en-US"/>
              </w:rPr>
              <w:br/>
              <w:t>Control                      1 ( 10 )</w:t>
            </w:r>
            <w:r w:rsidRPr="00802748">
              <w:rPr>
                <w:lang w:val="en-US"/>
              </w:rPr>
              <w:br/>
              <w:t>Solvent control          0 ( 0 )</w:t>
            </w:r>
            <w:r w:rsidRPr="00802748">
              <w:rPr>
                <w:lang w:val="en-US"/>
              </w:rPr>
              <w:br/>
              <w:t xml:space="preserve">0.00020                     1 ( 10 )    </w:t>
            </w:r>
            <w:r w:rsidRPr="00802748">
              <w:rPr>
                <w:lang w:val="en-US"/>
              </w:rPr>
              <w:br/>
              <w:t xml:space="preserve">0.00063                     2 ( 20 ) </w:t>
            </w:r>
            <w:r w:rsidRPr="00802748">
              <w:rPr>
                <w:lang w:val="en-US"/>
              </w:rPr>
              <w:br/>
              <w:t>0.0020                       1 ( 10 )</w:t>
            </w:r>
            <w:r w:rsidRPr="00802748">
              <w:rPr>
                <w:lang w:val="en-US"/>
              </w:rPr>
              <w:br/>
              <w:t>0.00630                     0 ( 0 )</w:t>
            </w:r>
            <w:r w:rsidRPr="00802748">
              <w:rPr>
                <w:lang w:val="en-US"/>
              </w:rPr>
              <w:br/>
              <w:t>0.0200                       8 ( 80 )</w:t>
            </w:r>
            <w:r w:rsidRPr="00802748">
              <w:rPr>
                <w:lang w:val="en-US"/>
              </w:rPr>
              <w:br/>
              <w:t>----------------------------------------------------------</w:t>
            </w:r>
            <w:r w:rsidRPr="00802748">
              <w:rPr>
                <w:lang w:val="en-US"/>
              </w:rPr>
              <w:br/>
            </w:r>
            <w:r w:rsidRPr="00802748">
              <w:rPr>
                <w:lang w:val="en-US"/>
              </w:rPr>
              <w:br/>
            </w:r>
            <w:r w:rsidRPr="00802748">
              <w:rPr>
                <w:lang w:val="en-US"/>
              </w:rPr>
              <w:br/>
              <w:t>-Time (days) to First Brood Production:</w:t>
            </w:r>
            <w:r w:rsidRPr="00802748">
              <w:rPr>
                <w:lang w:val="en-US"/>
              </w:rPr>
              <w:br/>
              <w:t>----------------------------------------------------------</w:t>
            </w:r>
            <w:r w:rsidRPr="00802748">
              <w:rPr>
                <w:lang w:val="en-US"/>
              </w:rPr>
              <w:br/>
              <w:t>Nominal          Time (days) to First Brood Production</w:t>
            </w:r>
            <w:r w:rsidRPr="00802748">
              <w:rPr>
                <w:lang w:val="en-US"/>
              </w:rPr>
              <w:br/>
              <w:t>Conc. (mg/L)         Min          Max</w:t>
            </w:r>
            <w:r w:rsidRPr="00802748">
              <w:rPr>
                <w:lang w:val="en-US"/>
              </w:rPr>
              <w:br/>
              <w:t>----------------------------------------------------------</w:t>
            </w:r>
            <w:r w:rsidRPr="00802748">
              <w:rPr>
                <w:lang w:val="en-US"/>
              </w:rPr>
              <w:br/>
              <w:t>Control                   8              9</w:t>
            </w:r>
            <w:r w:rsidRPr="00802748">
              <w:rPr>
                <w:lang w:val="en-US"/>
              </w:rPr>
              <w:br/>
              <w:t>Solvent control       8            10</w:t>
            </w:r>
            <w:r w:rsidRPr="00802748">
              <w:rPr>
                <w:lang w:val="en-US"/>
              </w:rPr>
              <w:br/>
              <w:t>0.00020                  8            10</w:t>
            </w:r>
            <w:r w:rsidRPr="00802748">
              <w:rPr>
                <w:lang w:val="en-US"/>
              </w:rPr>
              <w:br/>
              <w:t>0.00063                  8            10</w:t>
            </w:r>
            <w:r w:rsidRPr="00802748">
              <w:rPr>
                <w:lang w:val="en-US"/>
              </w:rPr>
              <w:br/>
              <w:t>0.0020                    8            10</w:t>
            </w:r>
            <w:r w:rsidRPr="00802748">
              <w:rPr>
                <w:lang w:val="en-US"/>
              </w:rPr>
              <w:br/>
              <w:t>0.00630                  8            10</w:t>
            </w:r>
            <w:r w:rsidRPr="00802748">
              <w:rPr>
                <w:lang w:val="en-US"/>
              </w:rPr>
              <w:br/>
              <w:t>0.0200                    8              9</w:t>
            </w:r>
            <w:r w:rsidRPr="00802748">
              <w:rPr>
                <w:lang w:val="en-US"/>
              </w:rPr>
              <w:br/>
              <w:t>----------------------------------------------------------</w:t>
            </w:r>
            <w:r w:rsidRPr="00802748">
              <w:rPr>
                <w:lang w:val="en-US"/>
              </w:rPr>
              <w:br/>
            </w:r>
            <w:r w:rsidRPr="00802748">
              <w:rPr>
                <w:lang w:val="en-US"/>
              </w:rPr>
              <w:br/>
            </w:r>
            <w:r w:rsidRPr="00802748">
              <w:rPr>
                <w:lang w:val="en-US"/>
              </w:rPr>
              <w:br/>
              <w:t>-Cumulative numbers of juveniles produced per adult alive</w:t>
            </w:r>
            <w:r w:rsidRPr="00802748">
              <w:rPr>
                <w:lang w:val="en-US"/>
              </w:rPr>
              <w:br/>
              <w:t xml:space="preserve">for 21 days </w:t>
            </w:r>
            <w:r w:rsidRPr="00802748">
              <w:rPr>
                <w:lang w:val="en-US"/>
              </w:rPr>
              <w:br/>
              <w:t>-----------------------------------------------------------------------------------------</w:t>
            </w:r>
            <w:r w:rsidRPr="00802748">
              <w:rPr>
                <w:lang w:val="en-US"/>
              </w:rPr>
              <w:br/>
              <w:t>Measured        Mean Cumulative Numbers of Juveniles</w:t>
            </w:r>
            <w:r w:rsidRPr="00802748">
              <w:rPr>
                <w:lang w:val="en-US"/>
              </w:rPr>
              <w:br/>
              <w:t xml:space="preserve">Conc. mg/L        Produced per Adult for 21 days        </w:t>
            </w:r>
            <w:r w:rsidRPr="00802748">
              <w:rPr>
                <w:lang w:val="en-US"/>
              </w:rPr>
              <w:br/>
              <w:t xml:space="preserve">                   0  7   8        9     10       11       12       13       14       15</w:t>
            </w:r>
            <w:r w:rsidRPr="00802748">
              <w:rPr>
                <w:lang w:val="en-US"/>
              </w:rPr>
              <w:br/>
              <w:t>-----------------------------------------------------------------------------------------</w:t>
            </w:r>
            <w:r w:rsidRPr="00802748">
              <w:rPr>
                <w:lang w:val="en-US"/>
              </w:rPr>
              <w:br/>
              <w:t>Control       0  0  6.6    10.9  10.9    24.7    30.8    31.2    33.9    47.1</w:t>
            </w:r>
            <w:r w:rsidRPr="00802748">
              <w:rPr>
                <w:lang w:val="en-US"/>
              </w:rPr>
              <w:br/>
              <w:t xml:space="preserve">Solvent      </w:t>
            </w:r>
            <w:r w:rsidRPr="00802748">
              <w:rPr>
                <w:lang w:val="en-US"/>
              </w:rPr>
              <w:br/>
              <w:t xml:space="preserve">   control    0  0   3.3     8.7   13.7    20.6    28.2    33.2    39.1    44.2</w:t>
            </w:r>
            <w:r w:rsidRPr="00802748">
              <w:rPr>
                <w:lang w:val="en-US"/>
              </w:rPr>
              <w:br/>
              <w:t>&lt;0.00007   0  0   9.1   10.0   11.7    26.8    31.2    32.4    38.8    50.4</w:t>
            </w:r>
            <w:r w:rsidRPr="00802748">
              <w:rPr>
                <w:lang w:val="en-US"/>
              </w:rPr>
              <w:br/>
              <w:t>&lt;0.00016   0  0   7.6     8.6   10.9    20.5    25.4    29.6    30.0    42.6</w:t>
            </w:r>
            <w:r w:rsidRPr="00802748">
              <w:rPr>
                <w:lang w:val="en-US"/>
              </w:rPr>
              <w:br/>
              <w:t>&lt;0.00038   0  0   4.8     8.8   10.4    15.4    28.0    30.6    33.6    44.7</w:t>
            </w:r>
            <w:r w:rsidRPr="00802748">
              <w:rPr>
                <w:lang w:val="en-US"/>
              </w:rPr>
              <w:br/>
              <w:t>0.00108     0  0   6.3   14.9   14.9    27.0    38.1    38.2    43.5    50.7</w:t>
            </w:r>
            <w:r w:rsidRPr="00802748">
              <w:rPr>
                <w:lang w:val="en-US"/>
              </w:rPr>
              <w:br/>
              <w:t>0.00467     0  0   0.0     0.0     5.0      5.0      5.0    16.2    22.5    22.5</w:t>
            </w:r>
            <w:r w:rsidRPr="00802748">
              <w:rPr>
                <w:lang w:val="en-US"/>
              </w:rPr>
              <w:br/>
              <w:t>-----------------------------------------------------------------------------------------</w:t>
            </w:r>
            <w:r w:rsidRPr="00802748">
              <w:rPr>
                <w:lang w:val="en-US"/>
              </w:rPr>
              <w:br/>
            </w:r>
            <w:r w:rsidRPr="00802748">
              <w:rPr>
                <w:lang w:val="en-US"/>
              </w:rPr>
              <w:lastRenderedPageBreak/>
              <w:br/>
            </w:r>
            <w:r w:rsidRPr="00802748">
              <w:rPr>
                <w:lang w:val="en-US"/>
              </w:rPr>
              <w:br/>
              <w:t>-------------------------------------------------------------------------</w:t>
            </w:r>
            <w:r w:rsidRPr="00802748">
              <w:rPr>
                <w:lang w:val="en-US"/>
              </w:rPr>
              <w:br/>
              <w:t>Measured     Mean Cumulative Numbers of Juveniles</w:t>
            </w:r>
            <w:r w:rsidRPr="00802748">
              <w:rPr>
                <w:lang w:val="en-US"/>
              </w:rPr>
              <w:br/>
              <w:t>Conc. mg/L     Produced per Adult for 21 days</w:t>
            </w:r>
            <w:r w:rsidRPr="00802748">
              <w:rPr>
                <w:lang w:val="en-US"/>
              </w:rPr>
              <w:br/>
              <w:t xml:space="preserve">                     16      17     18       19      20      21</w:t>
            </w:r>
            <w:r w:rsidRPr="00802748">
              <w:rPr>
                <w:lang w:val="en-US"/>
              </w:rPr>
              <w:br/>
              <w:t>-------------------------------------------------------------------------</w:t>
            </w:r>
            <w:r w:rsidRPr="00802748">
              <w:rPr>
                <w:lang w:val="en-US"/>
              </w:rPr>
              <w:br/>
              <w:t>Control        54.4     54.4     69.7     77.2     77.2     89.9</w:t>
            </w:r>
            <w:r w:rsidRPr="00802748">
              <w:rPr>
                <w:lang w:val="en-US"/>
              </w:rPr>
              <w:br/>
              <w:t>Solvent</w:t>
            </w:r>
            <w:r w:rsidRPr="00802748">
              <w:rPr>
                <w:lang w:val="en-US"/>
              </w:rPr>
              <w:br/>
              <w:t xml:space="preserve">   control     57.2     59.4     65.6     73.6     79.0     87.4</w:t>
            </w:r>
            <w:r w:rsidRPr="00802748">
              <w:rPr>
                <w:lang w:val="en-US"/>
              </w:rPr>
              <w:br/>
              <w:t>&lt;0.00007    54.8     57.1     72.1     74.7     76.9     94.1</w:t>
            </w:r>
            <w:r w:rsidRPr="00802748">
              <w:rPr>
                <w:lang w:val="en-US"/>
              </w:rPr>
              <w:br/>
              <w:t>&lt;0.00016    48.4     49.6     65.4     71.4     72.5     84.3</w:t>
            </w:r>
            <w:r w:rsidRPr="00802748">
              <w:rPr>
                <w:lang w:val="en-US"/>
              </w:rPr>
              <w:br/>
              <w:t>&lt;0.00038    54.3     54.3     67.6     73.9     76.0     87.0</w:t>
            </w:r>
            <w:r w:rsidRPr="00802748">
              <w:rPr>
                <w:lang w:val="en-US"/>
              </w:rPr>
              <w:br/>
              <w:t>0.00108      61.1     61.1     72.3     83.2     83.2     93.3</w:t>
            </w:r>
            <w:r w:rsidRPr="00802748">
              <w:rPr>
                <w:lang w:val="en-US"/>
              </w:rPr>
              <w:br/>
              <w:t>0.00467      22.5     42.0     42.0     42.0     53.5     53.5</w:t>
            </w:r>
            <w:r w:rsidRPr="00802748">
              <w:rPr>
                <w:lang w:val="en-US"/>
              </w:rPr>
              <w:br/>
              <w:t>-------------------------------------------------------------------------</w:t>
            </w:r>
            <w:r w:rsidRPr="00802748">
              <w:rPr>
                <w:lang w:val="en-US"/>
              </w:rPr>
              <w:br/>
            </w:r>
            <w:r w:rsidRPr="00802748">
              <w:rPr>
                <w:lang w:val="en-US"/>
              </w:rPr>
              <w:br/>
            </w:r>
            <w:r w:rsidRPr="00802748">
              <w:rPr>
                <w:lang w:val="en-US"/>
              </w:rPr>
              <w:br/>
              <w:t>-Cumulative numbers of juveniles produced per adult alive</w:t>
            </w:r>
            <w:r w:rsidRPr="00802748">
              <w:rPr>
                <w:lang w:val="en-US"/>
              </w:rPr>
              <w:br/>
              <w:t>for 21 days</w:t>
            </w:r>
            <w:r w:rsidRPr="00802748">
              <w:rPr>
                <w:lang w:val="en-US"/>
              </w:rPr>
              <w:br/>
              <w:t>---------------------------------------------------------------------------------</w:t>
            </w:r>
            <w:r w:rsidRPr="00802748">
              <w:rPr>
                <w:lang w:val="en-US"/>
              </w:rPr>
              <w:br/>
              <w:t xml:space="preserve">                    Nominal Concentration, mg/L</w:t>
            </w:r>
            <w:r w:rsidRPr="00802748">
              <w:rPr>
                <w:lang w:val="en-US"/>
              </w:rPr>
              <w:br/>
              <w:t xml:space="preserve">                   (Measured Concentration, mg/L)</w:t>
            </w:r>
            <w:r w:rsidRPr="00802748">
              <w:rPr>
                <w:lang w:val="en-US"/>
              </w:rPr>
              <w:br/>
              <w:t>---------------------------------------------------------------------------------</w:t>
            </w:r>
            <w:r w:rsidRPr="00802748">
              <w:rPr>
                <w:lang w:val="en-US"/>
              </w:rPr>
              <w:br/>
              <w:t xml:space="preserve">Vessel    Control  Solvent     0.00020    0.00063      0.000200 </w:t>
            </w:r>
            <w:r w:rsidRPr="00802748">
              <w:rPr>
                <w:lang w:val="en-US"/>
              </w:rPr>
              <w:br/>
              <w:t xml:space="preserve"> No.                      Control  (&lt;0.00007) (&lt;0.00016)  (&lt;0.00038)</w:t>
            </w:r>
            <w:r w:rsidRPr="00802748">
              <w:rPr>
                <w:lang w:val="en-US"/>
              </w:rPr>
              <w:br/>
              <w:t>---------------------------------------------------------------------------------</w:t>
            </w:r>
            <w:r w:rsidRPr="00802748">
              <w:rPr>
                <w:lang w:val="en-US"/>
              </w:rPr>
              <w:br/>
              <w:t xml:space="preserve">  1           100         102            65             30             65</w:t>
            </w:r>
            <w:r w:rsidRPr="00802748">
              <w:rPr>
                <w:lang w:val="en-US"/>
              </w:rPr>
              <w:br/>
              <w:t xml:space="preserve">  2             77           68          109              D             89</w:t>
            </w:r>
            <w:r w:rsidRPr="00802748">
              <w:rPr>
                <w:lang w:val="en-US"/>
              </w:rPr>
              <w:br/>
              <w:t xml:space="preserve">  3             82           81            70              D             86</w:t>
            </w:r>
            <w:r w:rsidRPr="00802748">
              <w:rPr>
                <w:lang w:val="en-US"/>
              </w:rPr>
              <w:br/>
              <w:t xml:space="preserve">  4             86           74            95             94             95</w:t>
            </w:r>
            <w:r w:rsidRPr="00802748">
              <w:rPr>
                <w:lang w:val="en-US"/>
              </w:rPr>
              <w:br/>
              <w:t xml:space="preserve">  5             92         100          104           112             93</w:t>
            </w:r>
            <w:r w:rsidRPr="00802748">
              <w:rPr>
                <w:lang w:val="en-US"/>
              </w:rPr>
              <w:br/>
              <w:t xml:space="preserve">  6             D            71            96             84             75</w:t>
            </w:r>
            <w:r w:rsidRPr="00802748">
              <w:rPr>
                <w:lang w:val="en-US"/>
              </w:rPr>
              <w:br/>
              <w:t xml:space="preserve">  7             73         107            88             97             D</w:t>
            </w:r>
            <w:r w:rsidRPr="00802748">
              <w:rPr>
                <w:lang w:val="en-US"/>
              </w:rPr>
              <w:br/>
              <w:t xml:space="preserve">  8             98           91          104             82           105</w:t>
            </w:r>
            <w:r w:rsidRPr="00802748">
              <w:rPr>
                <w:lang w:val="en-US"/>
              </w:rPr>
              <w:br/>
              <w:t xml:space="preserve">  9             97           84          116           105             78</w:t>
            </w:r>
            <w:r w:rsidRPr="00802748">
              <w:rPr>
                <w:lang w:val="en-US"/>
              </w:rPr>
              <w:br/>
              <w:t xml:space="preserve"> 10          104           96            D              70             97</w:t>
            </w:r>
            <w:r w:rsidRPr="00802748">
              <w:rPr>
                <w:lang w:val="en-US"/>
              </w:rPr>
              <w:br/>
              <w:t>---------------------------------------------------------------------------------</w:t>
            </w:r>
            <w:r w:rsidRPr="00802748">
              <w:rPr>
                <w:lang w:val="en-US"/>
              </w:rPr>
              <w:br/>
              <w:t>Mean     89.9        87.4         94.1         84.3          87.0</w:t>
            </w:r>
            <w:r w:rsidRPr="00802748">
              <w:rPr>
                <w:lang w:val="en-US"/>
              </w:rPr>
              <w:br/>
              <w:t>S.D.       10.9        13.8         17.2         25.7          12.4</w:t>
            </w:r>
            <w:r w:rsidRPr="00802748">
              <w:rPr>
                <w:lang w:val="en-US"/>
              </w:rPr>
              <w:br/>
              <w:t>---------------------------------------------------------------------------------</w:t>
            </w:r>
            <w:r w:rsidRPr="00802748">
              <w:rPr>
                <w:lang w:val="en-US"/>
              </w:rPr>
              <w:br/>
              <w:t>Inhibition ratio (%)                 -7.7          3.6            0.5</w:t>
            </w:r>
            <w:r w:rsidRPr="00802748">
              <w:rPr>
                <w:lang w:val="en-US"/>
              </w:rPr>
              <w:br/>
              <w:t>---------------------------------------------------------------------------------</w:t>
            </w:r>
            <w:r w:rsidRPr="00802748">
              <w:rPr>
                <w:lang w:val="en-US"/>
              </w:rPr>
              <w:br/>
            </w:r>
            <w:r w:rsidRPr="00802748">
              <w:rPr>
                <w:lang w:val="en-US"/>
              </w:rPr>
              <w:br/>
            </w:r>
            <w:r w:rsidRPr="00802748">
              <w:rPr>
                <w:lang w:val="en-US"/>
              </w:rPr>
              <w:br/>
            </w:r>
            <w:r w:rsidRPr="00802748">
              <w:rPr>
                <w:lang w:val="en-US"/>
              </w:rPr>
              <w:br/>
              <w:t>----------------------------------------------------------</w:t>
            </w:r>
            <w:r w:rsidRPr="00802748">
              <w:rPr>
                <w:lang w:val="en-US"/>
              </w:rPr>
              <w:br/>
              <w:t xml:space="preserve">                    Nominal Concentration, mg/L</w:t>
            </w:r>
            <w:r w:rsidRPr="00802748">
              <w:rPr>
                <w:lang w:val="en-US"/>
              </w:rPr>
              <w:br/>
              <w:t xml:space="preserve">                   (Measured Concentration, mg/L)</w:t>
            </w:r>
            <w:r w:rsidRPr="00802748">
              <w:rPr>
                <w:lang w:val="en-US"/>
              </w:rPr>
              <w:br/>
              <w:t>----------------------------------------------------------</w:t>
            </w:r>
            <w:r w:rsidRPr="00802748">
              <w:rPr>
                <w:lang w:val="en-US"/>
              </w:rPr>
              <w:br/>
              <w:t>Vessel                0.00630     0.0200</w:t>
            </w:r>
            <w:r w:rsidRPr="00802748">
              <w:rPr>
                <w:lang w:val="en-US"/>
              </w:rPr>
              <w:br/>
              <w:t xml:space="preserve"> No.                   (0.00108)   (0.00467)</w:t>
            </w:r>
            <w:r w:rsidRPr="00802748">
              <w:rPr>
                <w:lang w:val="en-US"/>
              </w:rPr>
              <w:br/>
              <w:t>----------------------------------------------------------</w:t>
            </w:r>
            <w:r w:rsidRPr="00802748">
              <w:rPr>
                <w:lang w:val="en-US"/>
              </w:rPr>
              <w:br/>
              <w:t xml:space="preserve">  1                            99             D</w:t>
            </w:r>
            <w:r w:rsidRPr="00802748">
              <w:rPr>
                <w:lang w:val="en-US"/>
              </w:rPr>
              <w:br/>
              <w:t xml:space="preserve">  2                           108            D</w:t>
            </w:r>
            <w:r w:rsidRPr="00802748">
              <w:rPr>
                <w:lang w:val="en-US"/>
              </w:rPr>
              <w:br/>
              <w:t xml:space="preserve">  3                           109            D</w:t>
            </w:r>
            <w:r w:rsidRPr="00802748">
              <w:rPr>
                <w:lang w:val="en-US"/>
              </w:rPr>
              <w:br/>
              <w:t xml:space="preserve">  4                             98            D</w:t>
            </w:r>
            <w:r w:rsidRPr="00802748">
              <w:rPr>
                <w:lang w:val="en-US"/>
              </w:rPr>
              <w:br/>
              <w:t xml:space="preserve">  5                           100            D</w:t>
            </w:r>
            <w:r w:rsidRPr="00802748">
              <w:rPr>
                <w:lang w:val="en-US"/>
              </w:rPr>
              <w:br/>
              <w:t xml:space="preserve">  6                             76            D</w:t>
            </w:r>
            <w:r w:rsidRPr="00802748">
              <w:rPr>
                <w:lang w:val="en-US"/>
              </w:rPr>
              <w:br/>
              <w:t xml:space="preserve">  7                             83           36</w:t>
            </w:r>
            <w:r w:rsidRPr="00802748">
              <w:rPr>
                <w:lang w:val="en-US"/>
              </w:rPr>
              <w:br/>
              <w:t xml:space="preserve">  8                             78           71</w:t>
            </w:r>
            <w:r w:rsidRPr="00802748">
              <w:rPr>
                <w:lang w:val="en-US"/>
              </w:rPr>
              <w:br/>
              <w:t xml:space="preserve">  9                             74            D</w:t>
            </w:r>
            <w:r w:rsidRPr="00802748">
              <w:rPr>
                <w:lang w:val="en-US"/>
              </w:rPr>
              <w:br/>
            </w:r>
            <w:r w:rsidRPr="00802748">
              <w:rPr>
                <w:lang w:val="en-US"/>
              </w:rPr>
              <w:lastRenderedPageBreak/>
              <w:t xml:space="preserve"> 10                          108            D</w:t>
            </w:r>
            <w:r w:rsidRPr="00802748">
              <w:rPr>
                <w:lang w:val="en-US"/>
              </w:rPr>
              <w:br/>
              <w:t>----------------------------------------------------------</w:t>
            </w:r>
            <w:r w:rsidRPr="00802748">
              <w:rPr>
                <w:lang w:val="en-US"/>
              </w:rPr>
              <w:br/>
              <w:t>Mean                       93.3         53.5</w:t>
            </w:r>
            <w:r w:rsidRPr="00802748">
              <w:rPr>
                <w:lang w:val="en-US"/>
              </w:rPr>
              <w:br/>
              <w:t>S.D.                         14.1         24.7</w:t>
            </w:r>
            <w:r w:rsidRPr="00802748">
              <w:rPr>
                <w:lang w:val="en-US"/>
              </w:rPr>
              <w:br/>
              <w:t>----------------------------------------------------------</w:t>
            </w:r>
            <w:r w:rsidRPr="00802748">
              <w:rPr>
                <w:lang w:val="en-US"/>
              </w:rPr>
              <w:br/>
              <w:t>Inhibition ratio (%)    -6.8         38.8</w:t>
            </w:r>
            <w:r w:rsidRPr="00802748">
              <w:rPr>
                <w:lang w:val="en-US"/>
              </w:rPr>
              <w:br/>
              <w:t>Significant difference   -            ++</w:t>
            </w:r>
            <w:r w:rsidRPr="00802748">
              <w:rPr>
                <w:lang w:val="en-US"/>
              </w:rPr>
              <w:br/>
              <w:t>----------------------------------------------------------</w:t>
            </w:r>
            <w:r w:rsidRPr="00802748">
              <w:rPr>
                <w:lang w:val="en-US"/>
              </w:rPr>
              <w:br/>
              <w:t>D : Were not included for calculation because the parental</w:t>
            </w:r>
            <w:r w:rsidRPr="00802748">
              <w:rPr>
                <w:lang w:val="en-US"/>
              </w:rPr>
              <w:br/>
              <w:t>Daphnia died during the 21-day testing period.</w:t>
            </w:r>
            <w:r w:rsidRPr="00802748">
              <w:rPr>
                <w:lang w:val="en-US"/>
              </w:rPr>
              <w:br/>
              <w:t>- : no statistically significant difference.</w:t>
            </w:r>
            <w:r w:rsidRPr="00802748">
              <w:rPr>
                <w:lang w:val="en-US"/>
              </w:rPr>
              <w:br/>
              <w:t>++: Statistical comparison test could not be performed for</w:t>
            </w:r>
            <w:r w:rsidRPr="00802748">
              <w:rPr>
                <w:lang w:val="en-US"/>
              </w:rPr>
              <w:br/>
              <w:t>this concentration. However, it was concluded that this</w:t>
            </w:r>
            <w:r w:rsidRPr="00802748">
              <w:rPr>
                <w:lang w:val="en-US"/>
              </w:rPr>
              <w:br/>
              <w:t>concentration showed adverse effects on Daphnia</w:t>
            </w:r>
            <w:r w:rsidRPr="00802748">
              <w:rPr>
                <w:lang w:val="en-US"/>
              </w:rPr>
              <w:br/>
              <w:t>reproduction.</w:t>
            </w:r>
            <w:r w:rsidRPr="00802748">
              <w:rPr>
                <w:lang w:val="en-US"/>
              </w:rPr>
              <w:br/>
            </w:r>
            <w:r w:rsidRPr="00802748">
              <w:rPr>
                <w:lang w:val="en-US"/>
              </w:rPr>
              <w:br/>
              <w:t>- Calculation of toxicity values: The calculation of</w:t>
            </w:r>
            <w:r w:rsidRPr="00802748">
              <w:rPr>
                <w:lang w:val="en-US"/>
              </w:rPr>
              <w:br/>
              <w:t>toxicity values was the Time weighted mean of measured</w:t>
            </w:r>
            <w:r w:rsidRPr="00802748">
              <w:rPr>
                <w:lang w:val="en-US"/>
              </w:rPr>
              <w:br/>
              <w:t>concentrations.</w:t>
            </w:r>
            <w:r w:rsidRPr="00802748">
              <w:rPr>
                <w:lang w:val="en-US"/>
              </w:rPr>
              <w:br/>
            </w:r>
            <w:r w:rsidRPr="00802748">
              <w:rPr>
                <w:lang w:val="en-US"/>
              </w:rPr>
              <w:br/>
              <w:t>EC50 (48hr, immobility)</w:t>
            </w:r>
            <w:r w:rsidRPr="00802748">
              <w:rPr>
                <w:lang w:val="en-US"/>
              </w:rPr>
              <w:br/>
              <w:t>for reference substance (potassium dichromate) was 0.76</w:t>
            </w:r>
            <w:r w:rsidRPr="00802748">
              <w:rPr>
                <w:lang w:val="en-US"/>
              </w:rPr>
              <w:br/>
              <w:t>mg/L.</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sidRPr="00802748">
              <w:rPr>
                <w:lang w:val="en-US"/>
              </w:rPr>
              <w:t>Test article name: n-octyl mercaptan</w:t>
            </w:r>
            <w:r w:rsidRPr="00802748">
              <w:rPr>
                <w:lang w:val="en-US"/>
              </w:rPr>
              <w:br/>
              <w:t>CAS no.: 111-88-6</w:t>
            </w:r>
            <w:r w:rsidRPr="00802748">
              <w:rPr>
                <w:lang w:val="en-US"/>
              </w:rPr>
              <w:br/>
              <w:t>Source: E&amp;E Solutions Inc.</w:t>
            </w:r>
            <w:r w:rsidRPr="00802748">
              <w:rPr>
                <w:lang w:val="en-US"/>
              </w:rPr>
              <w:br/>
            </w:r>
            <w:r>
              <w:t>Batch: 1815</w:t>
            </w:r>
            <w:r>
              <w:br/>
              <w:t>Purity: 99.3 wt %</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13.01.2012</w:t>
            </w:r>
          </w:p>
        </w:tc>
        <w:tc>
          <w:tcPr>
            <w:tcW w:w="7155" w:type="dxa"/>
            <w:gridSpan w:val="2"/>
            <w:tcBorders>
              <w:top w:val="nil"/>
              <w:left w:val="nil"/>
              <w:bottom w:val="nil"/>
              <w:right w:val="nil"/>
            </w:tcBorders>
          </w:tcPr>
          <w:p w:rsidR="00C56345" w:rsidRDefault="00C56345">
            <w:pPr>
              <w:pStyle w:val="MSDS-TUZeile"/>
              <w:jc w:val="right"/>
            </w:pPr>
            <w:r>
              <w:t>(21)</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4.6.1</w:t>
      </w:r>
      <w:r>
        <w:rPr>
          <w:caps w:val="0"/>
        </w:rPr>
        <w:tab/>
        <w:t>TOXICITY TO SEDIMENT DWELLING ORGANISMS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4.6.2</w:t>
      </w:r>
      <w:r>
        <w:rPr>
          <w:caps w:val="0"/>
        </w:rPr>
        <w:tab/>
        <w:t>TOXICITY TO TERRESTRIAL PLANTS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4.6.3</w:t>
      </w:r>
      <w:r>
        <w:rPr>
          <w:caps w:val="0"/>
        </w:rPr>
        <w:tab/>
        <w:t>TOXICITY TO SOIL DWELLING ORGANISMS</w:t>
      </w:r>
    </w:p>
    <w:p w:rsidR="00C56345" w:rsidRDefault="00C56345">
      <w:pPr>
        <w:pStyle w:val="MSDS-Zeile"/>
        <w:adjustRightInd w:val="0"/>
        <w:rPr>
          <w:rFonts w:ascii="Arial" w:hAnsi="Arial" w:cs="Arial"/>
        </w:rPr>
      </w:pPr>
    </w:p>
    <w:p w:rsidR="00C56345" w:rsidRPr="00802748" w:rsidRDefault="00C56345">
      <w:pPr>
        <w:pStyle w:val="MSDS-Kapitelberschrift"/>
        <w:rPr>
          <w:caps w:val="0"/>
          <w:lang w:val="en-US"/>
        </w:rPr>
      </w:pPr>
      <w:r w:rsidRPr="00802748">
        <w:rPr>
          <w:caps w:val="0"/>
          <w:lang w:val="en-US"/>
        </w:rPr>
        <w:t>4.6.4</w:t>
      </w:r>
      <w:r w:rsidRPr="00802748">
        <w:rPr>
          <w:caps w:val="0"/>
          <w:lang w:val="en-US"/>
        </w:rPr>
        <w:tab/>
        <w:t>TOX. TO OTHER NON MAMM. TERR. SPECIES</w:t>
      </w:r>
    </w:p>
    <w:p w:rsidR="00C56345" w:rsidRPr="00802748" w:rsidRDefault="00C56345">
      <w:pPr>
        <w:pStyle w:val="MSDS-Zeile"/>
        <w:adjustRightInd w:val="0"/>
        <w:rPr>
          <w:rFonts w:ascii="Arial" w:hAnsi="Arial" w:cs="Arial"/>
          <w:lang w:val="en-US"/>
        </w:rPr>
      </w:pPr>
    </w:p>
    <w:p w:rsidR="00C56345" w:rsidRPr="00802748" w:rsidRDefault="00C56345">
      <w:pPr>
        <w:pStyle w:val="MSDS-Kapitelberschrift"/>
        <w:rPr>
          <w:caps w:val="0"/>
          <w:lang w:val="en-US"/>
        </w:rPr>
      </w:pPr>
      <w:r w:rsidRPr="00802748">
        <w:rPr>
          <w:caps w:val="0"/>
          <w:lang w:val="en-US"/>
        </w:rPr>
        <w:t>4.7</w:t>
      </w:r>
      <w:r w:rsidRPr="00802748">
        <w:rPr>
          <w:caps w:val="0"/>
          <w:lang w:val="en-US"/>
        </w:rPr>
        <w:tab/>
      </w:r>
      <w:r w:rsidRPr="00802748">
        <w:rPr>
          <w:caps w:val="0"/>
          <w:lang w:val="en-US"/>
        </w:rPr>
        <w:tab/>
        <w:t>BIOLOGICAL EFFECTS MONITORING</w:t>
      </w:r>
    </w:p>
    <w:p w:rsidR="00C56345" w:rsidRPr="00802748" w:rsidRDefault="00C56345">
      <w:pPr>
        <w:pStyle w:val="MSDS-Zeile"/>
        <w:adjustRightInd w:val="0"/>
        <w:rPr>
          <w:rFonts w:ascii="Arial" w:hAnsi="Arial" w:cs="Arial"/>
          <w:lang w:val="en-US"/>
        </w:rPr>
      </w:pPr>
    </w:p>
    <w:p w:rsidR="00C56345" w:rsidRPr="00802748" w:rsidRDefault="00C56345">
      <w:pPr>
        <w:pStyle w:val="MSDS-Kapitelberschrift"/>
        <w:rPr>
          <w:caps w:val="0"/>
          <w:lang w:val="en-US"/>
        </w:rPr>
      </w:pPr>
      <w:r w:rsidRPr="00802748">
        <w:rPr>
          <w:caps w:val="0"/>
          <w:lang w:val="en-US"/>
        </w:rPr>
        <w:t>4.8</w:t>
      </w:r>
      <w:r w:rsidRPr="00802748">
        <w:rPr>
          <w:caps w:val="0"/>
          <w:lang w:val="en-US"/>
        </w:rPr>
        <w:tab/>
      </w:r>
      <w:r w:rsidRPr="00802748">
        <w:rPr>
          <w:caps w:val="0"/>
          <w:lang w:val="en-US"/>
        </w:rPr>
        <w:tab/>
        <w:t>BIOTRANSFORMATION AND KINETICS</w:t>
      </w:r>
    </w:p>
    <w:p w:rsidR="00C56345" w:rsidRPr="00802748" w:rsidRDefault="00C56345">
      <w:pPr>
        <w:pStyle w:val="MSDS-Zeile"/>
        <w:adjustRightInd w:val="0"/>
        <w:rPr>
          <w:rFonts w:ascii="Arial" w:hAnsi="Arial" w:cs="Arial"/>
          <w:lang w:val="en-US"/>
        </w:rPr>
      </w:pPr>
    </w:p>
    <w:p w:rsidR="00C56345" w:rsidRPr="00802748" w:rsidRDefault="00C56345">
      <w:pPr>
        <w:pStyle w:val="MSDS-Kapitelberschrift"/>
        <w:rPr>
          <w:caps w:val="0"/>
          <w:lang w:val="en-US"/>
        </w:rPr>
      </w:pPr>
      <w:r w:rsidRPr="00802748">
        <w:rPr>
          <w:caps w:val="0"/>
          <w:lang w:val="en-US"/>
        </w:rPr>
        <w:t>4.9</w:t>
      </w:r>
      <w:r w:rsidRPr="00802748">
        <w:rPr>
          <w:caps w:val="0"/>
          <w:lang w:val="en-US"/>
        </w:rPr>
        <w:tab/>
      </w:r>
      <w:r w:rsidRPr="00802748">
        <w:rPr>
          <w:caps w:val="0"/>
          <w:lang w:val="en-US"/>
        </w:rPr>
        <w:tab/>
        <w:t>ADDITIONAL REMARKS</w:t>
      </w:r>
    </w:p>
    <w:p w:rsidR="00C56345" w:rsidRPr="00802748" w:rsidRDefault="00C56345">
      <w:pPr>
        <w:rPr>
          <w:rFonts w:ascii="Arial" w:hAnsi="Arial" w:cs="Arial"/>
          <w:lang w:val="en-US"/>
        </w:rPr>
      </w:pPr>
    </w:p>
    <w:p w:rsidR="00C56345" w:rsidRPr="00802748" w:rsidRDefault="00C56345">
      <w:pPr>
        <w:rPr>
          <w:rFonts w:ascii="Arial" w:hAnsi="Arial" w:cs="Arial"/>
          <w:lang w:val="en-US"/>
        </w:rPr>
        <w:sectPr w:rsidR="00C56345" w:rsidRPr="00802748">
          <w:headerReference w:type="default" r:id="rId15"/>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Pr="00802748" w:rsidRDefault="00C56345">
      <w:pPr>
        <w:pStyle w:val="MSDS-Zeile"/>
        <w:rPr>
          <w:rFonts w:ascii="Arial" w:hAnsi="Arial" w:cs="Arial"/>
          <w:lang w:val="en-US"/>
        </w:rPr>
      </w:pPr>
    </w:p>
    <w:p w:rsidR="00C56345" w:rsidRPr="00802748" w:rsidRDefault="00C56345">
      <w:pPr>
        <w:pStyle w:val="MSDS-Kapitelberschrift"/>
        <w:rPr>
          <w:caps w:val="0"/>
          <w:lang w:val="en-US"/>
        </w:rPr>
      </w:pPr>
      <w:r w:rsidRPr="00802748">
        <w:rPr>
          <w:caps w:val="0"/>
          <w:lang w:val="en-US"/>
        </w:rPr>
        <w:t>5.0</w:t>
      </w:r>
      <w:r w:rsidRPr="00802748">
        <w:rPr>
          <w:caps w:val="0"/>
          <w:lang w:val="en-US"/>
        </w:rPr>
        <w:tab/>
      </w:r>
      <w:r w:rsidRPr="00802748">
        <w:rPr>
          <w:caps w:val="0"/>
          <w:lang w:val="en-US"/>
        </w:rPr>
        <w:tab/>
        <w:t>TOXICOKINETICS, METABOLISM AND DISTRIBUTION</w:t>
      </w:r>
    </w:p>
    <w:p w:rsidR="00C56345" w:rsidRPr="00802748" w:rsidRDefault="00C56345">
      <w:pPr>
        <w:pStyle w:val="MSDS-Zeile"/>
        <w:adjustRightInd w:val="0"/>
        <w:rPr>
          <w:rFonts w:ascii="Arial" w:hAnsi="Arial" w:cs="Arial"/>
          <w:lang w:val="en-US"/>
        </w:rPr>
      </w:pPr>
    </w:p>
    <w:p w:rsidR="00C56345" w:rsidRDefault="00C56345">
      <w:pPr>
        <w:pStyle w:val="MSDS-Kapitelberschrift"/>
        <w:rPr>
          <w:caps w:val="0"/>
        </w:rPr>
      </w:pPr>
      <w:r>
        <w:rPr>
          <w:caps w:val="0"/>
        </w:rPr>
        <w:t>5.1.1</w:t>
      </w:r>
      <w:r>
        <w:rPr>
          <w:caps w:val="0"/>
        </w:rPr>
        <w:tab/>
        <w:t>ACUTE ORAL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w:t>
            </w:r>
            <w:r>
              <w:fldChar w:fldCharType="begin"/>
            </w:r>
            <w:r>
              <w:instrText xml:space="preserve"> IF "" &lt;&gt; "" "</w:instrText>
            </w:r>
            <w:r>
              <w:rPr>
                <w:vanish/>
              </w:rPr>
              <w:instrText>.</w:instrText>
            </w:r>
            <w:r w:rsidR="00CA3152">
              <w:fldChar w:fldCharType="begin"/>
            </w:r>
            <w:r w:rsidR="00CA3152">
              <w:instrText xml:space="preserve"> IF "" &lt;&gt; "" "-" </w:instrText>
            </w:r>
            <w:r w:rsidR="00CA3152">
              <w:fldChar w:fldCharType="separate"/>
            </w:r>
            <w:r>
              <w:rPr>
                <w:noProof/>
              </w:rPr>
              <w:instrText>-</w:instrText>
            </w:r>
            <w:r w:rsidR="00CA3152">
              <w:rPr>
                <w:noProof/>
              </w:rPr>
              <w:fldChar w:fldCharType="end"/>
            </w:r>
            <w:r>
              <w:instrText xml:space="preserve">" </w:instrText>
            </w:r>
            <w:r>
              <w:fldChar w:fldCharType="end"/>
            </w: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other:Crj:CD(SD)IGS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olive oil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0 (vehicle), 250, 500, 1000, 2000 mg/kg bw</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OECD Guide-line 401 "Acute Oral Toxicity"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sidRPr="00802748">
              <w:rPr>
                <w:lang w:val="en-US"/>
              </w:rPr>
              <w:t>(1) Mortality and LD50</w:t>
            </w:r>
            <w:r w:rsidRPr="00802748">
              <w:rPr>
                <w:lang w:val="en-US"/>
              </w:rPr>
              <w:br/>
              <w:t>-Male</w:t>
            </w:r>
            <w:r w:rsidRPr="00802748">
              <w:rPr>
                <w:lang w:val="en-US"/>
              </w:rPr>
              <w:br/>
              <w:t>--At 2000 mg/kg bw group</w:t>
            </w:r>
            <w:r w:rsidRPr="00802748">
              <w:rPr>
                <w:lang w:val="en-US"/>
              </w:rPr>
              <w:br/>
              <w:t xml:space="preserve">  Two animals died on the third day after administration.</w:t>
            </w:r>
            <w:r w:rsidRPr="00802748">
              <w:rPr>
                <w:lang w:val="en-US"/>
              </w:rPr>
              <w:br/>
              <w:t xml:space="preserve">  One animal died on the fourth day after administration.</w:t>
            </w:r>
            <w:r w:rsidRPr="00802748">
              <w:rPr>
                <w:lang w:val="en-US"/>
              </w:rPr>
              <w:br/>
            </w:r>
            <w:r w:rsidRPr="00802748">
              <w:rPr>
                <w:lang w:val="en-US"/>
              </w:rPr>
              <w:br/>
              <w:t>-Female</w:t>
            </w:r>
            <w:r w:rsidRPr="00802748">
              <w:rPr>
                <w:lang w:val="en-US"/>
              </w:rPr>
              <w:br/>
              <w:t>--At 2000 mg/kg bw group</w:t>
            </w:r>
            <w:r w:rsidRPr="00802748">
              <w:rPr>
                <w:lang w:val="en-US"/>
              </w:rPr>
              <w:br/>
              <w:t xml:space="preserve">  One animal died on the second day after administration.</w:t>
            </w:r>
            <w:r w:rsidRPr="00802748">
              <w:rPr>
                <w:lang w:val="en-US"/>
              </w:rPr>
              <w:br/>
              <w:t xml:space="preserve">  Four animals died on the third day after administration.</w:t>
            </w:r>
            <w:r w:rsidRPr="00802748">
              <w:rPr>
                <w:lang w:val="en-US"/>
              </w:rPr>
              <w:br/>
              <w:t>--At 1000 mg/kg bw group</w:t>
            </w:r>
            <w:r w:rsidRPr="00802748">
              <w:rPr>
                <w:lang w:val="en-US"/>
              </w:rPr>
              <w:br/>
              <w:t xml:space="preserve">  One animal died on the third day after administration.</w:t>
            </w:r>
            <w:r w:rsidRPr="00802748">
              <w:rPr>
                <w:lang w:val="en-US"/>
              </w:rPr>
              <w:br/>
              <w:t>(the first day = the day of administration)</w:t>
            </w:r>
            <w:r w:rsidRPr="00802748">
              <w:rPr>
                <w:lang w:val="en-US"/>
              </w:rPr>
              <w:br/>
            </w:r>
            <w:r w:rsidRPr="00802748">
              <w:rPr>
                <w:lang w:val="en-US"/>
              </w:rPr>
              <w:br/>
              <w:t>Table 1. Mortality and LD50 values for rats in the single dose oral toxicity test with 1-octanethiol</w:t>
            </w:r>
            <w:r w:rsidRPr="00802748">
              <w:rPr>
                <w:lang w:val="en-US"/>
              </w:rPr>
              <w:br/>
              <w:t>----------------------------------------------------------</w:t>
            </w:r>
            <w:r w:rsidRPr="00802748">
              <w:rPr>
                <w:lang w:val="en-US"/>
              </w:rPr>
              <w:br/>
              <w:t>Dose level</w:t>
            </w:r>
            <w:r w:rsidRPr="00802748">
              <w:rPr>
                <w:lang w:val="en-US"/>
              </w:rPr>
              <w:tab/>
              <w:t>No. of</w:t>
            </w:r>
            <w:r w:rsidRPr="00802748">
              <w:rPr>
                <w:lang w:val="en-US"/>
              </w:rPr>
              <w:tab/>
              <w:t>Mortality (%)</w:t>
            </w:r>
            <w:r w:rsidRPr="00802748">
              <w:rPr>
                <w:lang w:val="en-US"/>
              </w:rPr>
              <w:br/>
              <w:t xml:space="preserve">(mg/kg bw) </w:t>
            </w:r>
            <w:r w:rsidRPr="00802748">
              <w:rPr>
                <w:lang w:val="en-US"/>
              </w:rPr>
              <w:tab/>
              <w:t>animals</w:t>
            </w:r>
            <w:r w:rsidRPr="00802748">
              <w:rPr>
                <w:lang w:val="en-US"/>
              </w:rPr>
              <w:br/>
              <w:t>----------------------------------------------------------</w:t>
            </w:r>
            <w:r w:rsidRPr="00802748">
              <w:rPr>
                <w:lang w:val="en-US"/>
              </w:rPr>
              <w:br/>
              <w:t>-Male</w:t>
            </w:r>
            <w:r w:rsidRPr="00802748">
              <w:rPr>
                <w:lang w:val="en-US"/>
              </w:rPr>
              <w:br/>
              <w:t>0</w:t>
            </w:r>
            <w:r w:rsidRPr="00802748">
              <w:rPr>
                <w:lang w:val="en-US"/>
              </w:rPr>
              <w:tab/>
            </w:r>
            <w:r w:rsidRPr="00802748">
              <w:rPr>
                <w:lang w:val="en-US"/>
              </w:rPr>
              <w:tab/>
              <w:t>5</w:t>
            </w:r>
            <w:r w:rsidRPr="00802748">
              <w:rPr>
                <w:lang w:val="en-US"/>
              </w:rPr>
              <w:tab/>
              <w:t>0</w:t>
            </w:r>
            <w:r w:rsidRPr="00802748">
              <w:rPr>
                <w:lang w:val="en-US"/>
              </w:rPr>
              <w:br/>
              <w:t>250</w:t>
            </w:r>
            <w:r w:rsidRPr="00802748">
              <w:rPr>
                <w:lang w:val="en-US"/>
              </w:rPr>
              <w:tab/>
            </w:r>
            <w:r w:rsidRPr="00802748">
              <w:rPr>
                <w:lang w:val="en-US"/>
              </w:rPr>
              <w:tab/>
              <w:t>5</w:t>
            </w:r>
            <w:r w:rsidRPr="00802748">
              <w:rPr>
                <w:lang w:val="en-US"/>
              </w:rPr>
              <w:tab/>
              <w:t>0</w:t>
            </w:r>
            <w:r w:rsidRPr="00802748">
              <w:rPr>
                <w:lang w:val="en-US"/>
              </w:rPr>
              <w:br/>
              <w:t>500</w:t>
            </w:r>
            <w:r w:rsidRPr="00802748">
              <w:rPr>
                <w:lang w:val="en-US"/>
              </w:rPr>
              <w:tab/>
            </w:r>
            <w:r w:rsidRPr="00802748">
              <w:rPr>
                <w:lang w:val="en-US"/>
              </w:rPr>
              <w:tab/>
              <w:t>5</w:t>
            </w:r>
            <w:r w:rsidRPr="00802748">
              <w:rPr>
                <w:lang w:val="en-US"/>
              </w:rPr>
              <w:tab/>
              <w:t>0</w:t>
            </w:r>
            <w:r w:rsidRPr="00802748">
              <w:rPr>
                <w:lang w:val="en-US"/>
              </w:rPr>
              <w:br/>
              <w:t>1000</w:t>
            </w:r>
            <w:r w:rsidRPr="00802748">
              <w:rPr>
                <w:lang w:val="en-US"/>
              </w:rPr>
              <w:tab/>
            </w:r>
            <w:r w:rsidRPr="00802748">
              <w:rPr>
                <w:lang w:val="en-US"/>
              </w:rPr>
              <w:tab/>
              <w:t>5</w:t>
            </w:r>
            <w:r w:rsidRPr="00802748">
              <w:rPr>
                <w:lang w:val="en-US"/>
              </w:rPr>
              <w:tab/>
              <w:t>0</w:t>
            </w:r>
            <w:r w:rsidRPr="00802748">
              <w:rPr>
                <w:lang w:val="en-US"/>
              </w:rPr>
              <w:br/>
              <w:t>2000</w:t>
            </w:r>
            <w:r w:rsidRPr="00802748">
              <w:rPr>
                <w:lang w:val="en-US"/>
              </w:rPr>
              <w:tab/>
            </w:r>
            <w:r w:rsidRPr="00802748">
              <w:rPr>
                <w:lang w:val="en-US"/>
              </w:rPr>
              <w:tab/>
              <w:t>5</w:t>
            </w:r>
            <w:r w:rsidRPr="00802748">
              <w:rPr>
                <w:lang w:val="en-US"/>
              </w:rPr>
              <w:tab/>
              <w:t>60</w:t>
            </w:r>
            <w:r w:rsidRPr="00802748">
              <w:rPr>
                <w:lang w:val="en-US"/>
              </w:rPr>
              <w:br/>
              <w:t>----------------------------------------------------------</w:t>
            </w:r>
            <w:r w:rsidRPr="00802748">
              <w:rPr>
                <w:lang w:val="en-US"/>
              </w:rPr>
              <w:br/>
              <w:t>-Female</w:t>
            </w:r>
            <w:r w:rsidRPr="00802748">
              <w:rPr>
                <w:lang w:val="en-US"/>
              </w:rPr>
              <w:br/>
              <w:t>0</w:t>
            </w:r>
            <w:r w:rsidRPr="00802748">
              <w:rPr>
                <w:lang w:val="en-US"/>
              </w:rPr>
              <w:tab/>
            </w:r>
            <w:r w:rsidRPr="00802748">
              <w:rPr>
                <w:lang w:val="en-US"/>
              </w:rPr>
              <w:tab/>
              <w:t>5</w:t>
            </w:r>
            <w:r w:rsidRPr="00802748">
              <w:rPr>
                <w:lang w:val="en-US"/>
              </w:rPr>
              <w:tab/>
              <w:t>0</w:t>
            </w:r>
            <w:r w:rsidRPr="00802748">
              <w:rPr>
                <w:lang w:val="en-US"/>
              </w:rPr>
              <w:br/>
              <w:t>250</w:t>
            </w:r>
            <w:r w:rsidRPr="00802748">
              <w:rPr>
                <w:lang w:val="en-US"/>
              </w:rPr>
              <w:tab/>
            </w:r>
            <w:r w:rsidRPr="00802748">
              <w:rPr>
                <w:lang w:val="en-US"/>
              </w:rPr>
              <w:tab/>
              <w:t>5</w:t>
            </w:r>
            <w:r w:rsidRPr="00802748">
              <w:rPr>
                <w:lang w:val="en-US"/>
              </w:rPr>
              <w:tab/>
              <w:t>0</w:t>
            </w:r>
            <w:r w:rsidRPr="00802748">
              <w:rPr>
                <w:lang w:val="en-US"/>
              </w:rPr>
              <w:br/>
              <w:t>500</w:t>
            </w:r>
            <w:r w:rsidRPr="00802748">
              <w:rPr>
                <w:lang w:val="en-US"/>
              </w:rPr>
              <w:tab/>
            </w:r>
            <w:r w:rsidRPr="00802748">
              <w:rPr>
                <w:lang w:val="en-US"/>
              </w:rPr>
              <w:tab/>
              <w:t>5</w:t>
            </w:r>
            <w:r w:rsidRPr="00802748">
              <w:rPr>
                <w:lang w:val="en-US"/>
              </w:rPr>
              <w:tab/>
              <w:t>0</w:t>
            </w:r>
            <w:r w:rsidRPr="00802748">
              <w:rPr>
                <w:lang w:val="en-US"/>
              </w:rPr>
              <w:br/>
              <w:t>1000</w:t>
            </w:r>
            <w:r w:rsidRPr="00802748">
              <w:rPr>
                <w:lang w:val="en-US"/>
              </w:rPr>
              <w:tab/>
            </w:r>
            <w:r w:rsidRPr="00802748">
              <w:rPr>
                <w:lang w:val="en-US"/>
              </w:rPr>
              <w:tab/>
              <w:t>5</w:t>
            </w:r>
            <w:r w:rsidRPr="00802748">
              <w:rPr>
                <w:lang w:val="en-US"/>
              </w:rPr>
              <w:tab/>
              <w:t>20</w:t>
            </w:r>
            <w:r w:rsidRPr="00802748">
              <w:rPr>
                <w:lang w:val="en-US"/>
              </w:rPr>
              <w:br/>
              <w:t>2000</w:t>
            </w:r>
            <w:r w:rsidRPr="00802748">
              <w:rPr>
                <w:lang w:val="en-US"/>
              </w:rPr>
              <w:tab/>
            </w:r>
            <w:r w:rsidRPr="00802748">
              <w:rPr>
                <w:lang w:val="en-US"/>
              </w:rPr>
              <w:tab/>
              <w:t>5</w:t>
            </w:r>
            <w:r w:rsidRPr="00802748">
              <w:rPr>
                <w:lang w:val="en-US"/>
              </w:rPr>
              <w:tab/>
              <w:t>100</w:t>
            </w:r>
            <w:r w:rsidRPr="00802748">
              <w:rPr>
                <w:lang w:val="en-US"/>
              </w:rPr>
              <w:br/>
              <w:t>----------------------------------------------------------</w:t>
            </w:r>
            <w:r w:rsidRPr="00802748">
              <w:rPr>
                <w:lang w:val="en-US"/>
              </w:rPr>
              <w:br/>
            </w:r>
            <w:r w:rsidRPr="00802748">
              <w:rPr>
                <w:lang w:val="en-US"/>
              </w:rPr>
              <w:br/>
              <w:t>The LD50 values were approximately 2000 mg/kg bw for male and</w:t>
            </w:r>
            <w:r w:rsidRPr="00802748">
              <w:rPr>
                <w:lang w:val="en-US"/>
              </w:rPr>
              <w:br/>
              <w:t>1293 mg/kg bw (95% confidence limit; 889-1780 mg/kg bw) for</w:t>
            </w:r>
            <w:r w:rsidRPr="00802748">
              <w:rPr>
                <w:lang w:val="en-US"/>
              </w:rPr>
              <w:br/>
              <w:t>female.</w:t>
            </w:r>
            <w:r w:rsidRPr="00802748">
              <w:rPr>
                <w:lang w:val="en-US"/>
              </w:rPr>
              <w:br/>
            </w:r>
            <w:r w:rsidRPr="00802748">
              <w:rPr>
                <w:lang w:val="en-US"/>
              </w:rPr>
              <w:br/>
              <w:t>(2) Clinical signs</w:t>
            </w:r>
            <w:r w:rsidRPr="00802748">
              <w:rPr>
                <w:lang w:val="en-US"/>
              </w:rPr>
              <w:br/>
            </w:r>
            <w:r w:rsidRPr="00802748">
              <w:rPr>
                <w:lang w:val="en-US"/>
              </w:rPr>
              <w:lastRenderedPageBreak/>
              <w:t>-Male</w:t>
            </w:r>
            <w:r w:rsidRPr="00802748">
              <w:rPr>
                <w:lang w:val="en-US"/>
              </w:rPr>
              <w:br/>
              <w:t>--At 2000 mg/kg bw group</w:t>
            </w:r>
            <w:r w:rsidRPr="00802748">
              <w:rPr>
                <w:lang w:val="en-US"/>
              </w:rPr>
              <w:br/>
              <w:t>Lateral position, crouching position, irritability, decrease</w:t>
            </w:r>
            <w:r w:rsidRPr="00802748">
              <w:rPr>
                <w:lang w:val="en-US"/>
              </w:rPr>
              <w:br/>
              <w:t>in locomotor activity, ataxic gait, tremor, hypothermia,</w:t>
            </w:r>
            <w:r w:rsidRPr="00802748">
              <w:rPr>
                <w:lang w:val="en-US"/>
              </w:rPr>
              <w:br/>
              <w:t>anemic, lacrimation, smudge of perinasal area, and soiled</w:t>
            </w:r>
            <w:r w:rsidRPr="00802748">
              <w:rPr>
                <w:lang w:val="en-US"/>
              </w:rPr>
              <w:br/>
              <w:t>perineal region were observed.</w:t>
            </w:r>
            <w:r w:rsidRPr="00802748">
              <w:rPr>
                <w:lang w:val="en-US"/>
              </w:rPr>
              <w:br/>
              <w:t>--At 1000 mg/kg bw group</w:t>
            </w:r>
            <w:r w:rsidRPr="00802748">
              <w:rPr>
                <w:lang w:val="en-US"/>
              </w:rPr>
              <w:br/>
              <w:t>Decrease in locomotor activity, ataxic gait, reddish tear,</w:t>
            </w:r>
            <w:r w:rsidRPr="00802748">
              <w:rPr>
                <w:lang w:val="en-US"/>
              </w:rPr>
              <w:br/>
              <w:t>and smudge of perinasal area were observed.</w:t>
            </w:r>
            <w:r w:rsidRPr="00802748">
              <w:rPr>
                <w:lang w:val="en-US"/>
              </w:rPr>
              <w:br/>
              <w:t>--At 250 and 500 mg/kg bw group</w:t>
            </w:r>
            <w:r w:rsidRPr="00802748">
              <w:rPr>
                <w:lang w:val="en-US"/>
              </w:rPr>
              <w:br/>
              <w:t>No abnormality was observed.</w:t>
            </w:r>
            <w:r w:rsidRPr="00802748">
              <w:rPr>
                <w:lang w:val="en-US"/>
              </w:rPr>
              <w:br/>
            </w:r>
            <w:r w:rsidRPr="00802748">
              <w:rPr>
                <w:lang w:val="en-US"/>
              </w:rPr>
              <w:br/>
              <w:t>-Female</w:t>
            </w:r>
            <w:r w:rsidRPr="00802748">
              <w:rPr>
                <w:lang w:val="en-US"/>
              </w:rPr>
              <w:br/>
              <w:t>--At 2000 mg/kg bw group</w:t>
            </w:r>
            <w:r w:rsidRPr="00802748">
              <w:rPr>
                <w:lang w:val="en-US"/>
              </w:rPr>
              <w:br/>
              <w:t>Prone position, lateral position, crouching position,</w:t>
            </w:r>
            <w:r w:rsidRPr="00802748">
              <w:rPr>
                <w:lang w:val="en-US"/>
              </w:rPr>
              <w:br/>
              <w:t>decrease in locomotor activity, ataxic gait, abnormal gait,</w:t>
            </w:r>
            <w:r w:rsidRPr="00802748">
              <w:rPr>
                <w:lang w:val="en-US"/>
              </w:rPr>
              <w:br/>
              <w:t>and lacrimation were observed.</w:t>
            </w:r>
            <w:r w:rsidRPr="00802748">
              <w:rPr>
                <w:lang w:val="en-US"/>
              </w:rPr>
              <w:br/>
              <w:t>--At 1000 mg/kg bw group</w:t>
            </w:r>
            <w:r w:rsidRPr="00802748">
              <w:rPr>
                <w:lang w:val="en-US"/>
              </w:rPr>
              <w:br/>
              <w:t>Prone position, crouching position, decrease in locomotor</w:t>
            </w:r>
            <w:r w:rsidRPr="00802748">
              <w:rPr>
                <w:lang w:val="en-US"/>
              </w:rPr>
              <w:br/>
              <w:t>activity, ataxic gait, hypothermia, anemic, lacrimation,</w:t>
            </w:r>
            <w:r w:rsidRPr="00802748">
              <w:rPr>
                <w:lang w:val="en-US"/>
              </w:rPr>
              <w:br/>
              <w:t>salivation, and soiled perineal region were observed.</w:t>
            </w:r>
            <w:r w:rsidRPr="00802748">
              <w:rPr>
                <w:lang w:val="en-US"/>
              </w:rPr>
              <w:br/>
              <w:t>--At 250 and 500 mg/kg bw group</w:t>
            </w:r>
            <w:r w:rsidRPr="00802748">
              <w:rPr>
                <w:lang w:val="en-US"/>
              </w:rPr>
              <w:br/>
              <w:t>No abnormality was observed.</w:t>
            </w:r>
            <w:r w:rsidRPr="00802748">
              <w:rPr>
                <w:lang w:val="en-US"/>
              </w:rPr>
              <w:br/>
            </w:r>
            <w:r w:rsidRPr="00802748">
              <w:rPr>
                <w:lang w:val="en-US"/>
              </w:rPr>
              <w:br/>
              <w:t>(3) Body weight</w:t>
            </w:r>
            <w:r w:rsidRPr="00802748">
              <w:rPr>
                <w:lang w:val="en-US"/>
              </w:rPr>
              <w:br/>
              <w:t>-Male</w:t>
            </w:r>
            <w:r w:rsidRPr="00802748">
              <w:rPr>
                <w:lang w:val="en-US"/>
              </w:rPr>
              <w:br/>
              <w:t>--At 2000 mg/kg bw group</w:t>
            </w:r>
            <w:r w:rsidRPr="00802748">
              <w:rPr>
                <w:lang w:val="en-US"/>
              </w:rPr>
              <w:br/>
              <w:t>The body weight was lower than that of control group on the</w:t>
            </w:r>
            <w:r w:rsidRPr="00802748">
              <w:rPr>
                <w:lang w:val="en-US"/>
              </w:rPr>
              <w:br/>
              <w:t>second day after administration. Statistical analysis was</w:t>
            </w:r>
            <w:r w:rsidRPr="00802748">
              <w:rPr>
                <w:lang w:val="en-US"/>
              </w:rPr>
              <w:br/>
              <w:t>not conducted after the second day, because only two animals survived.</w:t>
            </w:r>
            <w:r w:rsidRPr="00802748">
              <w:rPr>
                <w:lang w:val="en-US"/>
              </w:rPr>
              <w:br/>
              <w:t>--At 1000 mg/kg bw group</w:t>
            </w:r>
            <w:r w:rsidRPr="00802748">
              <w:rPr>
                <w:lang w:val="en-US"/>
              </w:rPr>
              <w:br/>
              <w:t>The body weight was lower than that of control group on the</w:t>
            </w:r>
            <w:r w:rsidRPr="00802748">
              <w:rPr>
                <w:lang w:val="en-US"/>
              </w:rPr>
              <w:br/>
              <w:t>second, fourth and eighth day after administration.</w:t>
            </w:r>
            <w:r w:rsidRPr="00802748">
              <w:rPr>
                <w:lang w:val="en-US"/>
              </w:rPr>
              <w:br/>
              <w:t>--At 500 mg/kg bw group</w:t>
            </w:r>
            <w:r w:rsidRPr="00802748">
              <w:rPr>
                <w:lang w:val="en-US"/>
              </w:rPr>
              <w:br/>
              <w:t>The body weight was lower than that of control group on the</w:t>
            </w:r>
            <w:r w:rsidRPr="00802748">
              <w:rPr>
                <w:lang w:val="en-US"/>
              </w:rPr>
              <w:br/>
              <w:t>second day after administration.</w:t>
            </w:r>
            <w:r w:rsidRPr="00802748">
              <w:rPr>
                <w:lang w:val="en-US"/>
              </w:rPr>
              <w:br/>
              <w:t>--At 250 mg/kg bw group</w:t>
            </w:r>
            <w:r w:rsidRPr="00802748">
              <w:rPr>
                <w:lang w:val="en-US"/>
              </w:rPr>
              <w:br/>
              <w:t>The body weight was similar with that of control group.</w:t>
            </w:r>
            <w:r w:rsidRPr="00802748">
              <w:rPr>
                <w:lang w:val="en-US"/>
              </w:rPr>
              <w:br/>
            </w:r>
            <w:r w:rsidRPr="00802748">
              <w:rPr>
                <w:lang w:val="en-US"/>
              </w:rPr>
              <w:br/>
              <w:t>-Female</w:t>
            </w:r>
            <w:r w:rsidRPr="00802748">
              <w:rPr>
                <w:lang w:val="en-US"/>
              </w:rPr>
              <w:br/>
              <w:t>--At 2000 mg/kg bw group</w:t>
            </w:r>
            <w:r w:rsidRPr="00802748">
              <w:rPr>
                <w:lang w:val="en-US"/>
              </w:rPr>
              <w:br/>
              <w:t>The body weight was lower than that of control group on the</w:t>
            </w:r>
            <w:r w:rsidRPr="00802748">
              <w:rPr>
                <w:lang w:val="en-US"/>
              </w:rPr>
              <w:br/>
              <w:t>second day after administration. Statistical analysis was</w:t>
            </w:r>
            <w:r w:rsidRPr="00802748">
              <w:rPr>
                <w:lang w:val="en-US"/>
              </w:rPr>
              <w:br/>
              <w:t>not conducted after the second day, because only two animals survived.</w:t>
            </w:r>
            <w:r w:rsidRPr="00802748">
              <w:rPr>
                <w:lang w:val="en-US"/>
              </w:rPr>
              <w:br/>
              <w:t>--At 1000 mg/kg bw group</w:t>
            </w:r>
            <w:r w:rsidRPr="00802748">
              <w:rPr>
                <w:lang w:val="en-US"/>
              </w:rPr>
              <w:br/>
              <w:t>The body weight was lower than that of control group on the</w:t>
            </w:r>
            <w:r w:rsidRPr="00802748">
              <w:rPr>
                <w:lang w:val="en-US"/>
              </w:rPr>
              <w:br/>
              <w:t>second and fourth day after administration.</w:t>
            </w:r>
            <w:r w:rsidRPr="00802748">
              <w:rPr>
                <w:lang w:val="en-US"/>
              </w:rPr>
              <w:br/>
              <w:t>--At 500 mg/kg bw group</w:t>
            </w:r>
            <w:r w:rsidRPr="00802748">
              <w:rPr>
                <w:lang w:val="en-US"/>
              </w:rPr>
              <w:br/>
              <w:t>The body weight was lower than that of control group on the</w:t>
            </w:r>
            <w:r w:rsidRPr="00802748">
              <w:rPr>
                <w:lang w:val="en-US"/>
              </w:rPr>
              <w:br/>
              <w:t>second day after administration.</w:t>
            </w:r>
            <w:r w:rsidRPr="00802748">
              <w:rPr>
                <w:lang w:val="en-US"/>
              </w:rPr>
              <w:br/>
              <w:t>--At 250 mg/kg bw group</w:t>
            </w:r>
            <w:r w:rsidRPr="00802748">
              <w:rPr>
                <w:lang w:val="en-US"/>
              </w:rPr>
              <w:br/>
              <w:t>The body weight was similar with that of control group.</w:t>
            </w:r>
            <w:r w:rsidRPr="00802748">
              <w:rPr>
                <w:lang w:val="en-US"/>
              </w:rPr>
              <w:br/>
            </w:r>
            <w:r w:rsidRPr="00802748">
              <w:rPr>
                <w:lang w:val="en-US"/>
              </w:rPr>
              <w:br/>
              <w:t xml:space="preserve">(4) Necropsy findings </w:t>
            </w:r>
            <w:r w:rsidRPr="00802748">
              <w:rPr>
                <w:lang w:val="en-US"/>
              </w:rPr>
              <w:br/>
              <w:t xml:space="preserve"> See the tables, (Only necropsy findings observed were</w:t>
            </w:r>
            <w:r w:rsidRPr="00802748">
              <w:rPr>
                <w:lang w:val="en-US"/>
              </w:rPr>
              <w:br/>
              <w:t>indicated in these tables.)</w:t>
            </w:r>
            <w:r w:rsidRPr="00802748">
              <w:rPr>
                <w:lang w:val="en-US"/>
              </w:rPr>
              <w:br/>
            </w:r>
            <w:r w:rsidRPr="00802748">
              <w:rPr>
                <w:lang w:val="en-US"/>
              </w:rPr>
              <w:br/>
              <w:t xml:space="preserve">Table 2. Necropsy findings </w:t>
            </w:r>
            <w:r w:rsidRPr="00802748">
              <w:rPr>
                <w:lang w:val="en-US"/>
              </w:rPr>
              <w:br/>
              <w:t>-Scheduled sacrifice (survival animal)</w:t>
            </w:r>
            <w:r w:rsidRPr="00802748">
              <w:rPr>
                <w:lang w:val="en-US"/>
              </w:rPr>
              <w:br/>
              <w:t>--Male</w:t>
            </w:r>
            <w:r w:rsidRPr="00802748">
              <w:rPr>
                <w:lang w:val="en-US"/>
              </w:rPr>
              <w:br/>
              <w:t>----------------------------------------------------------</w:t>
            </w:r>
            <w:r w:rsidRPr="00802748">
              <w:rPr>
                <w:lang w:val="en-US"/>
              </w:rPr>
              <w:br/>
              <w:t>Dose level</w:t>
            </w:r>
            <w:r w:rsidRPr="00802748">
              <w:rPr>
                <w:lang w:val="en-US"/>
              </w:rPr>
              <w:tab/>
            </w:r>
            <w:r w:rsidRPr="00802748">
              <w:rPr>
                <w:lang w:val="en-US"/>
              </w:rPr>
              <w:tab/>
              <w:t>1000</w:t>
            </w:r>
            <w:r w:rsidRPr="00802748">
              <w:rPr>
                <w:lang w:val="en-US"/>
              </w:rPr>
              <w:tab/>
              <w:t>2000</w:t>
            </w:r>
            <w:r w:rsidRPr="00802748">
              <w:rPr>
                <w:lang w:val="en-US"/>
              </w:rPr>
              <w:br/>
            </w:r>
            <w:r w:rsidRPr="00802748">
              <w:rPr>
                <w:lang w:val="en-US"/>
              </w:rPr>
              <w:lastRenderedPageBreak/>
              <w:t>(mg/kg bw)</w:t>
            </w:r>
            <w:r w:rsidRPr="00802748">
              <w:rPr>
                <w:lang w:val="en-US"/>
              </w:rPr>
              <w:br/>
              <w:t xml:space="preserve">No. of </w:t>
            </w:r>
            <w:r w:rsidRPr="00802748">
              <w:rPr>
                <w:lang w:val="en-US"/>
              </w:rPr>
              <w:tab/>
            </w:r>
            <w:r w:rsidRPr="00802748">
              <w:rPr>
                <w:lang w:val="en-US"/>
              </w:rPr>
              <w:tab/>
            </w:r>
            <w:r w:rsidRPr="00802748">
              <w:rPr>
                <w:lang w:val="en-US"/>
              </w:rPr>
              <w:tab/>
              <w:t>5</w:t>
            </w:r>
            <w:r w:rsidRPr="00802748">
              <w:rPr>
                <w:lang w:val="en-US"/>
              </w:rPr>
              <w:tab/>
              <w:t>2</w:t>
            </w:r>
            <w:r w:rsidRPr="00802748">
              <w:rPr>
                <w:lang w:val="en-US"/>
              </w:rPr>
              <w:br/>
              <w:t>animals</w:t>
            </w:r>
            <w:r w:rsidRPr="00802748">
              <w:rPr>
                <w:lang w:val="en-US"/>
              </w:rPr>
              <w:br/>
              <w:t>----------------------------------------------------------</w:t>
            </w:r>
            <w:r w:rsidRPr="00802748">
              <w:rPr>
                <w:lang w:val="en-US"/>
              </w:rPr>
              <w:br/>
              <w:t>Spleen</w:t>
            </w:r>
            <w:r w:rsidRPr="00802748">
              <w:rPr>
                <w:lang w:val="en-US"/>
              </w:rPr>
              <w:br/>
              <w:t xml:space="preserve"> Dark reddish</w:t>
            </w:r>
            <w:r w:rsidRPr="00802748">
              <w:rPr>
                <w:lang w:val="en-US"/>
              </w:rPr>
              <w:tab/>
            </w:r>
            <w:r w:rsidRPr="00802748">
              <w:rPr>
                <w:lang w:val="en-US"/>
              </w:rPr>
              <w:tab/>
              <w:t>0</w:t>
            </w:r>
            <w:r w:rsidRPr="00802748">
              <w:rPr>
                <w:lang w:val="en-US"/>
              </w:rPr>
              <w:tab/>
              <w:t>2</w:t>
            </w:r>
            <w:r w:rsidRPr="00802748">
              <w:rPr>
                <w:lang w:val="en-US"/>
              </w:rPr>
              <w:br/>
              <w:t xml:space="preserve"> Enlargement </w:t>
            </w:r>
            <w:r w:rsidRPr="00802748">
              <w:rPr>
                <w:lang w:val="en-US"/>
              </w:rPr>
              <w:tab/>
            </w:r>
            <w:r w:rsidRPr="00802748">
              <w:rPr>
                <w:lang w:val="en-US"/>
              </w:rPr>
              <w:tab/>
              <w:t>1</w:t>
            </w:r>
            <w:r w:rsidRPr="00802748">
              <w:rPr>
                <w:lang w:val="en-US"/>
              </w:rPr>
              <w:tab/>
              <w:t>1</w:t>
            </w:r>
            <w:r w:rsidRPr="00802748">
              <w:rPr>
                <w:lang w:val="en-US"/>
              </w:rPr>
              <w:br/>
              <w:t>Stomach</w:t>
            </w:r>
            <w:r w:rsidRPr="00802748">
              <w:rPr>
                <w:lang w:val="en-US"/>
              </w:rPr>
              <w:br/>
              <w:t xml:space="preserve"> Raised patch, forestomach</w:t>
            </w:r>
            <w:r w:rsidRPr="00802748">
              <w:rPr>
                <w:lang w:val="en-US"/>
              </w:rPr>
              <w:br/>
            </w:r>
            <w:r w:rsidRPr="00802748">
              <w:rPr>
                <w:lang w:val="en-US"/>
              </w:rPr>
              <w:tab/>
            </w:r>
            <w:r w:rsidRPr="00802748">
              <w:rPr>
                <w:lang w:val="en-US"/>
              </w:rPr>
              <w:tab/>
            </w:r>
            <w:r w:rsidRPr="00802748">
              <w:rPr>
                <w:lang w:val="en-US"/>
              </w:rPr>
              <w:tab/>
              <w:t>0</w:t>
            </w:r>
            <w:r w:rsidRPr="00802748">
              <w:rPr>
                <w:lang w:val="en-US"/>
              </w:rPr>
              <w:tab/>
              <w:t>1</w:t>
            </w:r>
            <w:r w:rsidRPr="00802748">
              <w:rPr>
                <w:lang w:val="en-US"/>
              </w:rPr>
              <w:br/>
              <w:t xml:space="preserve"> White patch, forestomach</w:t>
            </w:r>
            <w:r w:rsidRPr="00802748">
              <w:rPr>
                <w:lang w:val="en-US"/>
              </w:rPr>
              <w:br/>
            </w:r>
            <w:r w:rsidRPr="00802748">
              <w:rPr>
                <w:lang w:val="en-US"/>
              </w:rPr>
              <w:tab/>
            </w:r>
            <w:r w:rsidRPr="00802748">
              <w:rPr>
                <w:lang w:val="en-US"/>
              </w:rPr>
              <w:tab/>
            </w:r>
            <w:r w:rsidRPr="00802748">
              <w:rPr>
                <w:lang w:val="en-US"/>
              </w:rPr>
              <w:tab/>
              <w:t>2</w:t>
            </w:r>
            <w:r w:rsidRPr="00802748">
              <w:rPr>
                <w:lang w:val="en-US"/>
              </w:rPr>
              <w:tab/>
              <w:t>1</w:t>
            </w:r>
            <w:r w:rsidRPr="00802748">
              <w:rPr>
                <w:lang w:val="en-US"/>
              </w:rPr>
              <w:br/>
              <w:t>Abdominal cavity</w:t>
            </w:r>
            <w:r w:rsidRPr="00802748">
              <w:rPr>
                <w:lang w:val="en-US"/>
              </w:rPr>
              <w:br/>
              <w:t xml:space="preserve"> Adhesion</w:t>
            </w:r>
            <w:r w:rsidRPr="00802748">
              <w:rPr>
                <w:lang w:val="en-US"/>
              </w:rPr>
              <w:tab/>
            </w:r>
            <w:r w:rsidRPr="00802748">
              <w:rPr>
                <w:lang w:val="en-US"/>
              </w:rPr>
              <w:tab/>
              <w:t>1</w:t>
            </w:r>
            <w:r w:rsidRPr="00802748">
              <w:rPr>
                <w:lang w:val="en-US"/>
              </w:rPr>
              <w:tab/>
              <w:t>0</w:t>
            </w:r>
            <w:r w:rsidRPr="00802748">
              <w:rPr>
                <w:lang w:val="en-US"/>
              </w:rPr>
              <w:br/>
              <w:t>----------------------------------------------------------</w:t>
            </w:r>
            <w:r w:rsidRPr="00802748">
              <w:rPr>
                <w:lang w:val="en-US"/>
              </w:rPr>
              <w:br/>
            </w:r>
            <w:r w:rsidRPr="00802748">
              <w:rPr>
                <w:lang w:val="en-US"/>
              </w:rPr>
              <w:br/>
              <w:t xml:space="preserve">Table 3. Necropsy findings </w:t>
            </w:r>
            <w:r w:rsidRPr="00802748">
              <w:rPr>
                <w:lang w:val="en-US"/>
              </w:rPr>
              <w:br/>
              <w:t>-Scheduled sacrifice (survival animal)</w:t>
            </w:r>
            <w:r w:rsidRPr="00802748">
              <w:rPr>
                <w:lang w:val="en-US"/>
              </w:rPr>
              <w:br/>
              <w:t>--Female</w:t>
            </w:r>
            <w:r w:rsidRPr="00802748">
              <w:rPr>
                <w:lang w:val="en-US"/>
              </w:rPr>
              <w:br/>
              <w:t>----------------------------------------------------------</w:t>
            </w:r>
            <w:r w:rsidRPr="00802748">
              <w:rPr>
                <w:lang w:val="en-US"/>
              </w:rPr>
              <w:br/>
              <w:t>Dose level</w:t>
            </w:r>
            <w:r w:rsidRPr="00802748">
              <w:rPr>
                <w:lang w:val="en-US"/>
              </w:rPr>
              <w:tab/>
            </w:r>
            <w:r w:rsidRPr="00802748">
              <w:rPr>
                <w:lang w:val="en-US"/>
              </w:rPr>
              <w:tab/>
              <w:t>500</w:t>
            </w:r>
            <w:r w:rsidRPr="00802748">
              <w:rPr>
                <w:lang w:val="en-US"/>
              </w:rPr>
              <w:tab/>
              <w:t>1000</w:t>
            </w:r>
            <w:r w:rsidRPr="00802748">
              <w:rPr>
                <w:lang w:val="en-US"/>
              </w:rPr>
              <w:br/>
              <w:t>(mg/kg bw)</w:t>
            </w:r>
            <w:r w:rsidRPr="00802748">
              <w:rPr>
                <w:lang w:val="en-US"/>
              </w:rPr>
              <w:br/>
              <w:t xml:space="preserve">No. of </w:t>
            </w:r>
            <w:r w:rsidRPr="00802748">
              <w:rPr>
                <w:lang w:val="en-US"/>
              </w:rPr>
              <w:tab/>
            </w:r>
            <w:r w:rsidRPr="00802748">
              <w:rPr>
                <w:lang w:val="en-US"/>
              </w:rPr>
              <w:tab/>
            </w:r>
            <w:r w:rsidRPr="00802748">
              <w:rPr>
                <w:lang w:val="en-US"/>
              </w:rPr>
              <w:tab/>
              <w:t>5</w:t>
            </w:r>
            <w:r w:rsidRPr="00802748">
              <w:rPr>
                <w:lang w:val="en-US"/>
              </w:rPr>
              <w:tab/>
              <w:t>4</w:t>
            </w:r>
            <w:r w:rsidRPr="00802748">
              <w:rPr>
                <w:lang w:val="en-US"/>
              </w:rPr>
              <w:br/>
              <w:t>animals</w:t>
            </w:r>
            <w:r w:rsidRPr="00802748">
              <w:rPr>
                <w:lang w:val="en-US"/>
              </w:rPr>
              <w:br/>
              <w:t>----------------------------------------------------------</w:t>
            </w:r>
            <w:r w:rsidRPr="00802748">
              <w:rPr>
                <w:lang w:val="en-US"/>
              </w:rPr>
              <w:br/>
              <w:t>Stomach</w:t>
            </w:r>
            <w:r w:rsidRPr="00802748">
              <w:rPr>
                <w:lang w:val="en-US"/>
              </w:rPr>
              <w:br/>
              <w:t xml:space="preserve"> White patch, forestomach</w:t>
            </w:r>
            <w:r w:rsidRPr="00802748">
              <w:rPr>
                <w:lang w:val="en-US"/>
              </w:rPr>
              <w:br/>
            </w:r>
            <w:r w:rsidRPr="00802748">
              <w:rPr>
                <w:lang w:val="en-US"/>
              </w:rPr>
              <w:tab/>
            </w:r>
            <w:r w:rsidRPr="00802748">
              <w:rPr>
                <w:lang w:val="en-US"/>
              </w:rPr>
              <w:tab/>
            </w:r>
            <w:r w:rsidRPr="00802748">
              <w:rPr>
                <w:lang w:val="en-US"/>
              </w:rPr>
              <w:tab/>
              <w:t>1</w:t>
            </w:r>
            <w:r w:rsidRPr="00802748">
              <w:rPr>
                <w:lang w:val="en-US"/>
              </w:rPr>
              <w:tab/>
              <w:t>3</w:t>
            </w:r>
            <w:r w:rsidRPr="00802748">
              <w:rPr>
                <w:lang w:val="en-US"/>
              </w:rPr>
              <w:br/>
              <w:t>----------------------------------------------------------</w:t>
            </w:r>
            <w:r w:rsidRPr="00802748">
              <w:rPr>
                <w:lang w:val="en-US"/>
              </w:rPr>
              <w:br/>
            </w:r>
            <w:r w:rsidRPr="00802748">
              <w:rPr>
                <w:lang w:val="en-US"/>
              </w:rPr>
              <w:br/>
              <w:t xml:space="preserve">Table 4. Necropsy findings </w:t>
            </w:r>
            <w:r w:rsidRPr="00802748">
              <w:rPr>
                <w:lang w:val="en-US"/>
              </w:rPr>
              <w:br/>
              <w:t>-Dead animal</w:t>
            </w:r>
            <w:r w:rsidRPr="00802748">
              <w:rPr>
                <w:lang w:val="en-US"/>
              </w:rPr>
              <w:br/>
              <w:t>--Male</w:t>
            </w:r>
            <w:r w:rsidRPr="00802748">
              <w:rPr>
                <w:lang w:val="en-US"/>
              </w:rPr>
              <w:br/>
              <w:t>----------------------------------------------------------</w:t>
            </w:r>
            <w:r w:rsidRPr="00802748">
              <w:rPr>
                <w:lang w:val="en-US"/>
              </w:rPr>
              <w:br/>
              <w:t>Dose level</w:t>
            </w:r>
            <w:r w:rsidRPr="00802748">
              <w:rPr>
                <w:lang w:val="en-US"/>
              </w:rPr>
              <w:tab/>
            </w:r>
            <w:r w:rsidRPr="00802748">
              <w:rPr>
                <w:lang w:val="en-US"/>
              </w:rPr>
              <w:tab/>
              <w:t>2000</w:t>
            </w:r>
            <w:r w:rsidRPr="00802748">
              <w:rPr>
                <w:lang w:val="en-US"/>
              </w:rPr>
              <w:br/>
              <w:t>(mg/kg bw)</w:t>
            </w:r>
            <w:r w:rsidRPr="00802748">
              <w:rPr>
                <w:lang w:val="en-US"/>
              </w:rPr>
              <w:br/>
              <w:t xml:space="preserve">No. of </w:t>
            </w:r>
            <w:r w:rsidRPr="00802748">
              <w:rPr>
                <w:lang w:val="en-US"/>
              </w:rPr>
              <w:tab/>
            </w:r>
            <w:r w:rsidRPr="00802748">
              <w:rPr>
                <w:lang w:val="en-US"/>
              </w:rPr>
              <w:tab/>
            </w:r>
            <w:r w:rsidRPr="00802748">
              <w:rPr>
                <w:lang w:val="en-US"/>
              </w:rPr>
              <w:tab/>
              <w:t>3</w:t>
            </w:r>
            <w:r w:rsidRPr="00802748">
              <w:rPr>
                <w:lang w:val="en-US"/>
              </w:rPr>
              <w:br/>
              <w:t>animals</w:t>
            </w:r>
            <w:r w:rsidRPr="00802748">
              <w:rPr>
                <w:lang w:val="en-US"/>
              </w:rPr>
              <w:br/>
              <w:t>----------------------------------------------------------</w:t>
            </w:r>
            <w:r w:rsidRPr="00802748">
              <w:rPr>
                <w:lang w:val="en-US"/>
              </w:rPr>
              <w:br/>
              <w:t>Stomach</w:t>
            </w:r>
            <w:r w:rsidRPr="00802748">
              <w:rPr>
                <w:lang w:val="en-US"/>
              </w:rPr>
              <w:br/>
              <w:t xml:space="preserve"> Erosion/ulcer, forestomach</w:t>
            </w:r>
            <w:r w:rsidRPr="00802748">
              <w:rPr>
                <w:lang w:val="en-US"/>
              </w:rPr>
              <w:br/>
            </w:r>
            <w:r w:rsidRPr="00802748">
              <w:rPr>
                <w:lang w:val="en-US"/>
              </w:rPr>
              <w:tab/>
            </w:r>
            <w:r w:rsidRPr="00802748">
              <w:rPr>
                <w:lang w:val="en-US"/>
              </w:rPr>
              <w:tab/>
            </w:r>
            <w:r w:rsidRPr="00802748">
              <w:rPr>
                <w:lang w:val="en-US"/>
              </w:rPr>
              <w:tab/>
              <w:t>1</w:t>
            </w:r>
            <w:r w:rsidRPr="00802748">
              <w:rPr>
                <w:lang w:val="en-US"/>
              </w:rPr>
              <w:br/>
              <w:t xml:space="preserve"> Hemorrhage, glandular forestomach</w:t>
            </w:r>
            <w:r w:rsidRPr="00802748">
              <w:rPr>
                <w:lang w:val="en-US"/>
              </w:rPr>
              <w:br/>
            </w:r>
            <w:r w:rsidRPr="00802748">
              <w:rPr>
                <w:lang w:val="en-US"/>
              </w:rPr>
              <w:tab/>
            </w:r>
            <w:r w:rsidRPr="00802748">
              <w:rPr>
                <w:lang w:val="en-US"/>
              </w:rPr>
              <w:tab/>
            </w:r>
            <w:r w:rsidRPr="00802748">
              <w:rPr>
                <w:lang w:val="en-US"/>
              </w:rPr>
              <w:tab/>
              <w:t>2</w:t>
            </w:r>
            <w:r w:rsidRPr="00802748">
              <w:rPr>
                <w:lang w:val="en-US"/>
              </w:rPr>
              <w:br/>
              <w:t>Duodenum</w:t>
            </w:r>
            <w:r w:rsidRPr="00802748">
              <w:rPr>
                <w:lang w:val="en-US"/>
              </w:rPr>
              <w:br/>
              <w:t xml:space="preserve"> Ulcer</w:t>
            </w:r>
            <w:r w:rsidRPr="00802748">
              <w:rPr>
                <w:lang w:val="en-US"/>
              </w:rPr>
              <w:tab/>
            </w:r>
            <w:r w:rsidRPr="00802748">
              <w:rPr>
                <w:lang w:val="en-US"/>
              </w:rPr>
              <w:tab/>
            </w:r>
            <w:r w:rsidRPr="00802748">
              <w:rPr>
                <w:lang w:val="en-US"/>
              </w:rPr>
              <w:tab/>
              <w:t>1</w:t>
            </w:r>
            <w:r w:rsidRPr="00802748">
              <w:rPr>
                <w:lang w:val="en-US"/>
              </w:rPr>
              <w:br/>
              <w:t>Liver</w:t>
            </w:r>
            <w:r w:rsidRPr="00802748">
              <w:rPr>
                <w:lang w:val="en-US"/>
              </w:rPr>
              <w:br/>
              <w:t xml:space="preserve"> Black patch</w:t>
            </w:r>
            <w:r w:rsidRPr="00802748">
              <w:rPr>
                <w:lang w:val="en-US"/>
              </w:rPr>
              <w:tab/>
            </w:r>
            <w:r w:rsidRPr="00802748">
              <w:rPr>
                <w:lang w:val="en-US"/>
              </w:rPr>
              <w:tab/>
              <w:t>1</w:t>
            </w:r>
            <w:r w:rsidRPr="00802748">
              <w:rPr>
                <w:lang w:val="en-US"/>
              </w:rPr>
              <w:br/>
              <w:t xml:space="preserve"> Discoloration</w:t>
            </w:r>
            <w:r w:rsidRPr="00802748">
              <w:rPr>
                <w:lang w:val="en-US"/>
              </w:rPr>
              <w:tab/>
            </w:r>
            <w:r w:rsidRPr="00802748">
              <w:rPr>
                <w:lang w:val="en-US"/>
              </w:rPr>
              <w:tab/>
              <w:t>1</w:t>
            </w:r>
            <w:r w:rsidRPr="00802748">
              <w:rPr>
                <w:lang w:val="en-US"/>
              </w:rPr>
              <w:br/>
              <w:t>Urinary bladder</w:t>
            </w:r>
            <w:r w:rsidRPr="00802748">
              <w:rPr>
                <w:lang w:val="en-US"/>
              </w:rPr>
              <w:br/>
              <w:t xml:space="preserve"> Hematuria</w:t>
            </w:r>
            <w:r w:rsidRPr="00802748">
              <w:rPr>
                <w:lang w:val="en-US"/>
              </w:rPr>
              <w:tab/>
            </w:r>
            <w:r w:rsidRPr="00802748">
              <w:rPr>
                <w:lang w:val="en-US"/>
              </w:rPr>
              <w:tab/>
              <w:t>3</w:t>
            </w:r>
            <w:r w:rsidRPr="00802748">
              <w:rPr>
                <w:lang w:val="en-US"/>
              </w:rPr>
              <w:br/>
              <w:t>----------------------------------------------------------</w:t>
            </w:r>
            <w:r w:rsidRPr="00802748">
              <w:rPr>
                <w:lang w:val="en-US"/>
              </w:rPr>
              <w:br/>
            </w:r>
            <w:r w:rsidRPr="00802748">
              <w:rPr>
                <w:lang w:val="en-US"/>
              </w:rPr>
              <w:br/>
              <w:t xml:space="preserve">Table 5. Necropsy findings </w:t>
            </w:r>
            <w:r w:rsidRPr="00802748">
              <w:rPr>
                <w:lang w:val="en-US"/>
              </w:rPr>
              <w:br/>
              <w:t>-Dead animal</w:t>
            </w:r>
            <w:r w:rsidRPr="00802748">
              <w:rPr>
                <w:lang w:val="en-US"/>
              </w:rPr>
              <w:br/>
              <w:t>--Female</w:t>
            </w:r>
            <w:r w:rsidRPr="00802748">
              <w:rPr>
                <w:lang w:val="en-US"/>
              </w:rPr>
              <w:br/>
              <w:t>----------------------------------------------------------</w:t>
            </w:r>
            <w:r w:rsidRPr="00802748">
              <w:rPr>
                <w:lang w:val="en-US"/>
              </w:rPr>
              <w:br/>
              <w:t>Dose level</w:t>
            </w:r>
            <w:r w:rsidRPr="00802748">
              <w:rPr>
                <w:lang w:val="en-US"/>
              </w:rPr>
              <w:tab/>
            </w:r>
            <w:r w:rsidRPr="00802748">
              <w:rPr>
                <w:lang w:val="en-US"/>
              </w:rPr>
              <w:tab/>
              <w:t>1000</w:t>
            </w:r>
            <w:r w:rsidRPr="00802748">
              <w:rPr>
                <w:lang w:val="en-US"/>
              </w:rPr>
              <w:tab/>
              <w:t>2000</w:t>
            </w:r>
            <w:r w:rsidRPr="00802748">
              <w:rPr>
                <w:lang w:val="en-US"/>
              </w:rPr>
              <w:br/>
              <w:t>(mg/kg bw)</w:t>
            </w:r>
            <w:r w:rsidRPr="00802748">
              <w:rPr>
                <w:lang w:val="en-US"/>
              </w:rPr>
              <w:br/>
              <w:t xml:space="preserve">No. of </w:t>
            </w:r>
            <w:r w:rsidRPr="00802748">
              <w:rPr>
                <w:lang w:val="en-US"/>
              </w:rPr>
              <w:tab/>
            </w:r>
            <w:r w:rsidRPr="00802748">
              <w:rPr>
                <w:lang w:val="en-US"/>
              </w:rPr>
              <w:tab/>
            </w:r>
            <w:r w:rsidRPr="00802748">
              <w:rPr>
                <w:lang w:val="en-US"/>
              </w:rPr>
              <w:tab/>
              <w:t>1</w:t>
            </w:r>
            <w:r w:rsidRPr="00802748">
              <w:rPr>
                <w:lang w:val="en-US"/>
              </w:rPr>
              <w:tab/>
              <w:t>5</w:t>
            </w:r>
            <w:r w:rsidRPr="00802748">
              <w:rPr>
                <w:lang w:val="en-US"/>
              </w:rPr>
              <w:br/>
              <w:t>animals</w:t>
            </w:r>
            <w:r w:rsidRPr="00802748">
              <w:rPr>
                <w:lang w:val="en-US"/>
              </w:rPr>
              <w:br/>
              <w:t>----------------------------------------------------------</w:t>
            </w:r>
            <w:r w:rsidRPr="00802748">
              <w:rPr>
                <w:lang w:val="en-US"/>
              </w:rPr>
              <w:br/>
            </w:r>
            <w:r w:rsidRPr="00802748">
              <w:rPr>
                <w:lang w:val="en-US"/>
              </w:rPr>
              <w:lastRenderedPageBreak/>
              <w:t>Thymus</w:t>
            </w:r>
            <w:r w:rsidRPr="00802748">
              <w:rPr>
                <w:lang w:val="en-US"/>
              </w:rPr>
              <w:br/>
              <w:t xml:space="preserve"> Hemorrhage</w:t>
            </w:r>
            <w:r w:rsidRPr="00802748">
              <w:rPr>
                <w:lang w:val="en-US"/>
              </w:rPr>
              <w:tab/>
            </w:r>
            <w:r w:rsidRPr="00802748">
              <w:rPr>
                <w:lang w:val="en-US"/>
              </w:rPr>
              <w:tab/>
              <w:t>0</w:t>
            </w:r>
            <w:r w:rsidRPr="00802748">
              <w:rPr>
                <w:lang w:val="en-US"/>
              </w:rPr>
              <w:tab/>
              <w:t>1</w:t>
            </w:r>
            <w:r w:rsidRPr="00802748">
              <w:rPr>
                <w:lang w:val="en-US"/>
              </w:rPr>
              <w:br/>
              <w:t>Stomach</w:t>
            </w:r>
            <w:r w:rsidRPr="00802748">
              <w:rPr>
                <w:lang w:val="en-US"/>
              </w:rPr>
              <w:br/>
              <w:t xml:space="preserve"> Abnormal contents</w:t>
            </w:r>
            <w:r w:rsidRPr="00802748">
              <w:rPr>
                <w:lang w:val="en-US"/>
              </w:rPr>
              <w:tab/>
              <w:t>0</w:t>
            </w:r>
            <w:r w:rsidRPr="00802748">
              <w:rPr>
                <w:lang w:val="en-US"/>
              </w:rPr>
              <w:tab/>
              <w:t>1</w:t>
            </w:r>
            <w:r w:rsidRPr="00802748">
              <w:rPr>
                <w:lang w:val="en-US"/>
              </w:rPr>
              <w:br/>
              <w:t xml:space="preserve"> Hemorrhage, glandular forestomach</w:t>
            </w:r>
            <w:r w:rsidRPr="00802748">
              <w:rPr>
                <w:lang w:val="en-US"/>
              </w:rPr>
              <w:br/>
            </w:r>
            <w:r w:rsidRPr="00802748">
              <w:rPr>
                <w:lang w:val="en-US"/>
              </w:rPr>
              <w:tab/>
            </w:r>
            <w:r w:rsidRPr="00802748">
              <w:rPr>
                <w:lang w:val="en-US"/>
              </w:rPr>
              <w:tab/>
            </w:r>
            <w:r w:rsidRPr="00802748">
              <w:rPr>
                <w:lang w:val="en-US"/>
              </w:rPr>
              <w:tab/>
              <w:t>0</w:t>
            </w:r>
            <w:r w:rsidRPr="00802748">
              <w:rPr>
                <w:lang w:val="en-US"/>
              </w:rPr>
              <w:tab/>
              <w:t>4</w:t>
            </w:r>
            <w:r w:rsidRPr="00802748">
              <w:rPr>
                <w:lang w:val="en-US"/>
              </w:rPr>
              <w:br/>
              <w:t xml:space="preserve"> Thickening of wall, forestomach</w:t>
            </w:r>
            <w:r w:rsidRPr="00802748">
              <w:rPr>
                <w:lang w:val="en-US"/>
              </w:rPr>
              <w:br/>
            </w:r>
            <w:r w:rsidRPr="00802748">
              <w:rPr>
                <w:lang w:val="en-US"/>
              </w:rPr>
              <w:tab/>
            </w:r>
            <w:r w:rsidRPr="00802748">
              <w:rPr>
                <w:lang w:val="en-US"/>
              </w:rPr>
              <w:tab/>
            </w:r>
            <w:r w:rsidRPr="00802748">
              <w:rPr>
                <w:lang w:val="en-US"/>
              </w:rPr>
              <w:tab/>
              <w:t>1</w:t>
            </w:r>
            <w:r w:rsidRPr="00802748">
              <w:rPr>
                <w:lang w:val="en-US"/>
              </w:rPr>
              <w:tab/>
              <w:t>1</w:t>
            </w:r>
            <w:r w:rsidRPr="00802748">
              <w:rPr>
                <w:lang w:val="en-US"/>
              </w:rPr>
              <w:br/>
              <w:t xml:space="preserve"> White patch, forestomach</w:t>
            </w:r>
            <w:r w:rsidRPr="00802748">
              <w:rPr>
                <w:lang w:val="en-US"/>
              </w:rPr>
              <w:br/>
            </w:r>
            <w:r w:rsidRPr="00802748">
              <w:rPr>
                <w:lang w:val="en-US"/>
              </w:rPr>
              <w:tab/>
            </w:r>
            <w:r w:rsidRPr="00802748">
              <w:rPr>
                <w:lang w:val="en-US"/>
              </w:rPr>
              <w:tab/>
            </w:r>
            <w:r w:rsidRPr="00802748">
              <w:rPr>
                <w:lang w:val="en-US"/>
              </w:rPr>
              <w:tab/>
              <w:t>0</w:t>
            </w:r>
            <w:r w:rsidRPr="00802748">
              <w:rPr>
                <w:lang w:val="en-US"/>
              </w:rPr>
              <w:tab/>
              <w:t>1</w:t>
            </w:r>
            <w:r w:rsidRPr="00802748">
              <w:rPr>
                <w:lang w:val="en-US"/>
              </w:rPr>
              <w:br/>
              <w:t>Duodenum</w:t>
            </w:r>
            <w:r w:rsidRPr="00802748">
              <w:rPr>
                <w:lang w:val="en-US"/>
              </w:rPr>
              <w:br/>
              <w:t xml:space="preserve"> Ulcer</w:t>
            </w:r>
            <w:r w:rsidRPr="00802748">
              <w:rPr>
                <w:lang w:val="en-US"/>
              </w:rPr>
              <w:tab/>
            </w:r>
            <w:r w:rsidRPr="00802748">
              <w:rPr>
                <w:lang w:val="en-US"/>
              </w:rPr>
              <w:tab/>
            </w:r>
            <w:r w:rsidRPr="00802748">
              <w:rPr>
                <w:lang w:val="en-US"/>
              </w:rPr>
              <w:tab/>
              <w:t>1</w:t>
            </w:r>
            <w:r w:rsidRPr="00802748">
              <w:rPr>
                <w:lang w:val="en-US"/>
              </w:rPr>
              <w:tab/>
              <w:t>1</w:t>
            </w:r>
            <w:r w:rsidRPr="00802748">
              <w:rPr>
                <w:lang w:val="en-US"/>
              </w:rPr>
              <w:br/>
              <w:t>Jejunum</w:t>
            </w:r>
            <w:r w:rsidRPr="00802748">
              <w:rPr>
                <w:lang w:val="en-US"/>
              </w:rPr>
              <w:br/>
              <w:t xml:space="preserve"> Abnormal contents</w:t>
            </w:r>
            <w:r w:rsidRPr="00802748">
              <w:rPr>
                <w:lang w:val="en-US"/>
              </w:rPr>
              <w:tab/>
              <w:t>0</w:t>
            </w:r>
            <w:r w:rsidRPr="00802748">
              <w:rPr>
                <w:lang w:val="en-US"/>
              </w:rPr>
              <w:tab/>
              <w:t>1</w:t>
            </w:r>
            <w:r w:rsidRPr="00802748">
              <w:rPr>
                <w:lang w:val="en-US"/>
              </w:rPr>
              <w:br/>
              <w:t>Ileum</w:t>
            </w:r>
            <w:r w:rsidRPr="00802748">
              <w:rPr>
                <w:lang w:val="en-US"/>
              </w:rPr>
              <w:br/>
              <w:t xml:space="preserve"> Abnormal contents</w:t>
            </w:r>
            <w:r w:rsidRPr="00802748">
              <w:rPr>
                <w:lang w:val="en-US"/>
              </w:rPr>
              <w:tab/>
              <w:t>0</w:t>
            </w:r>
            <w:r w:rsidRPr="00802748">
              <w:rPr>
                <w:lang w:val="en-US"/>
              </w:rPr>
              <w:tab/>
              <w:t>1</w:t>
            </w:r>
            <w:r w:rsidRPr="00802748">
              <w:rPr>
                <w:lang w:val="en-US"/>
              </w:rPr>
              <w:br/>
              <w:t>Liver</w:t>
            </w:r>
            <w:r w:rsidRPr="00802748">
              <w:rPr>
                <w:lang w:val="en-US"/>
              </w:rPr>
              <w:br/>
              <w:t xml:space="preserve"> Black patch</w:t>
            </w:r>
            <w:r w:rsidRPr="00802748">
              <w:rPr>
                <w:lang w:val="en-US"/>
              </w:rPr>
              <w:tab/>
            </w:r>
            <w:r w:rsidRPr="00802748">
              <w:rPr>
                <w:lang w:val="en-US"/>
              </w:rPr>
              <w:tab/>
              <w:t>0</w:t>
            </w:r>
            <w:r w:rsidRPr="00802748">
              <w:rPr>
                <w:lang w:val="en-US"/>
              </w:rPr>
              <w:tab/>
              <w:t>1</w:t>
            </w:r>
            <w:r w:rsidRPr="00802748">
              <w:rPr>
                <w:lang w:val="en-US"/>
              </w:rPr>
              <w:br/>
              <w:t xml:space="preserve"> Discoloration</w:t>
            </w:r>
            <w:r w:rsidRPr="00802748">
              <w:rPr>
                <w:lang w:val="en-US"/>
              </w:rPr>
              <w:tab/>
            </w:r>
            <w:r w:rsidRPr="00802748">
              <w:rPr>
                <w:lang w:val="en-US"/>
              </w:rPr>
              <w:tab/>
              <w:t>0</w:t>
            </w:r>
            <w:r w:rsidRPr="00802748">
              <w:rPr>
                <w:lang w:val="en-US"/>
              </w:rPr>
              <w:tab/>
              <w:t>1</w:t>
            </w:r>
            <w:r w:rsidRPr="00802748">
              <w:rPr>
                <w:lang w:val="en-US"/>
              </w:rPr>
              <w:br/>
              <w:t xml:space="preserve"> Interlobar adhesion</w:t>
            </w:r>
            <w:r w:rsidRPr="00802748">
              <w:rPr>
                <w:lang w:val="en-US"/>
              </w:rPr>
              <w:tab/>
              <w:t>1</w:t>
            </w:r>
            <w:r w:rsidRPr="00802748">
              <w:rPr>
                <w:lang w:val="en-US"/>
              </w:rPr>
              <w:tab/>
              <w:t>0</w:t>
            </w:r>
            <w:r w:rsidRPr="00802748">
              <w:rPr>
                <w:lang w:val="en-US"/>
              </w:rPr>
              <w:br/>
              <w:t>Kidney</w:t>
            </w:r>
            <w:r w:rsidRPr="00802748">
              <w:rPr>
                <w:lang w:val="en-US"/>
              </w:rPr>
              <w:br/>
              <w:t xml:space="preserve"> Brown patch</w:t>
            </w:r>
            <w:r w:rsidRPr="00802748">
              <w:rPr>
                <w:lang w:val="en-US"/>
              </w:rPr>
              <w:tab/>
            </w:r>
            <w:r w:rsidRPr="00802748">
              <w:rPr>
                <w:lang w:val="en-US"/>
              </w:rPr>
              <w:tab/>
              <w:t>0</w:t>
            </w:r>
            <w:r w:rsidRPr="00802748">
              <w:rPr>
                <w:lang w:val="en-US"/>
              </w:rPr>
              <w:tab/>
              <w:t>1</w:t>
            </w:r>
            <w:r w:rsidRPr="00802748">
              <w:rPr>
                <w:lang w:val="en-US"/>
              </w:rPr>
              <w:br/>
              <w:t>Urinary bladder</w:t>
            </w:r>
            <w:r w:rsidRPr="00802748">
              <w:rPr>
                <w:lang w:val="en-US"/>
              </w:rPr>
              <w:br/>
              <w:t xml:space="preserve"> Hematuria</w:t>
            </w:r>
            <w:r w:rsidRPr="00802748">
              <w:rPr>
                <w:lang w:val="en-US"/>
              </w:rPr>
              <w:tab/>
            </w:r>
            <w:r w:rsidRPr="00802748">
              <w:rPr>
                <w:lang w:val="en-US"/>
              </w:rPr>
              <w:tab/>
              <w:t>1</w:t>
            </w:r>
            <w:r w:rsidRPr="00802748">
              <w:rPr>
                <w:lang w:val="en-US"/>
              </w:rPr>
              <w:tab/>
              <w:t>4</w:t>
            </w:r>
            <w:r w:rsidRPr="00802748">
              <w:rPr>
                <w:lang w:val="en-US"/>
              </w:rPr>
              <w:br/>
              <w:t>----------------------------------------------------------</w:t>
            </w:r>
            <w:r w:rsidRPr="00802748">
              <w:rPr>
                <w:lang w:val="en-US"/>
              </w:rPr>
              <w:br/>
            </w:r>
            <w:r w:rsidRPr="00802748">
              <w:rPr>
                <w:lang w:val="en-US"/>
              </w:rPr>
              <w:br/>
              <w:t xml:space="preserve">(5) Histological findings </w:t>
            </w:r>
            <w:r w:rsidRPr="00802748">
              <w:rPr>
                <w:lang w:val="en-US"/>
              </w:rPr>
              <w:br/>
              <w:t>-Surviving animals</w:t>
            </w:r>
            <w:r w:rsidRPr="00802748">
              <w:rPr>
                <w:lang w:val="en-US"/>
              </w:rPr>
              <w:br/>
              <w:t>Lesions related to test substance treatment were observed in stomach and spleen.</w:t>
            </w:r>
            <w:r w:rsidRPr="00802748">
              <w:rPr>
                <w:lang w:val="en-US"/>
              </w:rPr>
              <w:br/>
            </w:r>
            <w:r w:rsidRPr="00802748">
              <w:rPr>
                <w:lang w:val="en-US"/>
              </w:rPr>
              <w:br/>
              <w:t>-Dead animal</w:t>
            </w:r>
            <w:r w:rsidRPr="00802748">
              <w:rPr>
                <w:lang w:val="en-US"/>
              </w:rPr>
              <w:br/>
              <w:t>Lesions related to test substance were observed in</w:t>
            </w:r>
            <w:r w:rsidRPr="00802748">
              <w:rPr>
                <w:lang w:val="en-US"/>
              </w:rPr>
              <w:br/>
              <w:t>kidney, stomach and liver.</w:t>
            </w:r>
            <w:r w:rsidRPr="00802748">
              <w:rPr>
                <w:lang w:val="en-US"/>
              </w:rPr>
              <w:br/>
            </w:r>
            <w:r w:rsidRPr="00802748">
              <w:rPr>
                <w:lang w:val="en-US"/>
              </w:rPr>
              <w:br/>
            </w:r>
            <w:r>
              <w:t>----------------------------------------------------------</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sidRPr="00802748">
              <w:rPr>
                <w:lang w:val="en-US"/>
              </w:rPr>
              <w:t>-Animals:</w:t>
            </w:r>
            <w:r w:rsidRPr="00802748">
              <w:rPr>
                <w:lang w:val="en-US"/>
              </w:rPr>
              <w:br/>
              <w:t xml:space="preserve"> Sprague-Dawley (Crj:CD(SD)IGS, SPF) rats obtained from</w:t>
            </w:r>
            <w:r w:rsidRPr="00802748">
              <w:rPr>
                <w:lang w:val="en-US"/>
              </w:rPr>
              <w:br/>
              <w:t>Charles River Japan, Inc. They were put in quarantine</w:t>
            </w:r>
            <w:r w:rsidRPr="00802748">
              <w:rPr>
                <w:lang w:val="en-US"/>
              </w:rPr>
              <w:br/>
              <w:t>beforehand.</w:t>
            </w:r>
            <w:r w:rsidRPr="00802748">
              <w:rPr>
                <w:lang w:val="en-US"/>
              </w:rPr>
              <w:br/>
              <w:t>--Age at administration;</w:t>
            </w:r>
            <w:r w:rsidRPr="00802748">
              <w:rPr>
                <w:lang w:val="en-US"/>
              </w:rPr>
              <w:br/>
              <w:t xml:space="preserve">  5 weeks old</w:t>
            </w:r>
            <w:r w:rsidRPr="00802748">
              <w:rPr>
                <w:lang w:val="en-US"/>
              </w:rPr>
              <w:br/>
              <w:t>--Weight at administration;</w:t>
            </w:r>
            <w:r w:rsidRPr="00802748">
              <w:rPr>
                <w:lang w:val="en-US"/>
              </w:rPr>
              <w:br/>
              <w:t xml:space="preserve">  Male; 133-150 g</w:t>
            </w:r>
            <w:r w:rsidRPr="00802748">
              <w:rPr>
                <w:lang w:val="en-US"/>
              </w:rPr>
              <w:br/>
              <w:t xml:space="preserve">  Female; 110-128 g</w:t>
            </w:r>
            <w:r w:rsidRPr="00802748">
              <w:rPr>
                <w:lang w:val="en-US"/>
              </w:rPr>
              <w:br/>
            </w:r>
            <w:r w:rsidRPr="00802748">
              <w:rPr>
                <w:lang w:val="en-US"/>
              </w:rPr>
              <w:br/>
              <w:t>-Number of animals/group:</w:t>
            </w:r>
            <w:r w:rsidRPr="00802748">
              <w:rPr>
                <w:lang w:val="en-US"/>
              </w:rPr>
              <w:br/>
              <w:t xml:space="preserve"> Male; 5</w:t>
            </w:r>
            <w:r w:rsidRPr="00802748">
              <w:rPr>
                <w:lang w:val="en-US"/>
              </w:rPr>
              <w:br/>
              <w:t xml:space="preserve"> Female; 5</w:t>
            </w:r>
            <w:r w:rsidRPr="00802748">
              <w:rPr>
                <w:lang w:val="en-US"/>
              </w:rPr>
              <w:br/>
            </w:r>
            <w:r w:rsidRPr="00802748">
              <w:rPr>
                <w:lang w:val="en-US"/>
              </w:rPr>
              <w:br/>
              <w:t>-Administration route:</w:t>
            </w:r>
            <w:r w:rsidRPr="00802748">
              <w:rPr>
                <w:lang w:val="en-US"/>
              </w:rPr>
              <w:br/>
              <w:t xml:space="preserve"> Oral (gavage)</w:t>
            </w:r>
            <w:r w:rsidRPr="00802748">
              <w:rPr>
                <w:lang w:val="en-US"/>
              </w:rPr>
              <w:br/>
            </w:r>
            <w:r w:rsidRPr="00802748">
              <w:rPr>
                <w:lang w:val="en-US"/>
              </w:rPr>
              <w:br/>
              <w:t>-Administration time:</w:t>
            </w:r>
            <w:r w:rsidRPr="00802748">
              <w:rPr>
                <w:lang w:val="en-US"/>
              </w:rPr>
              <w:br/>
              <w:t xml:space="preserve"> Once</w:t>
            </w:r>
            <w:r w:rsidRPr="00802748">
              <w:rPr>
                <w:lang w:val="en-US"/>
              </w:rPr>
              <w:br/>
            </w:r>
            <w:r w:rsidRPr="00802748">
              <w:rPr>
                <w:lang w:val="en-US"/>
              </w:rPr>
              <w:br/>
              <w:t>-Dosage:</w:t>
            </w:r>
            <w:r w:rsidRPr="00802748">
              <w:rPr>
                <w:lang w:val="en-US"/>
              </w:rPr>
              <w:br/>
              <w:t xml:space="preserve"> 0 (vehicle), 250, 500, 1000, 2000 mg/kg bw</w:t>
            </w:r>
            <w:r w:rsidRPr="00802748">
              <w:rPr>
                <w:lang w:val="en-US"/>
              </w:rPr>
              <w:br/>
            </w:r>
            <w:r w:rsidRPr="00802748">
              <w:rPr>
                <w:lang w:val="en-US"/>
              </w:rPr>
              <w:br/>
              <w:t>-Vehicle:</w:t>
            </w:r>
            <w:r w:rsidRPr="00802748">
              <w:rPr>
                <w:lang w:val="en-US"/>
              </w:rPr>
              <w:br/>
              <w:t xml:space="preserve"> Olive oil</w:t>
            </w:r>
            <w:r w:rsidRPr="00802748">
              <w:rPr>
                <w:lang w:val="en-US"/>
              </w:rPr>
              <w:br/>
            </w:r>
            <w:r w:rsidRPr="00802748">
              <w:rPr>
                <w:lang w:val="en-US"/>
              </w:rPr>
              <w:br/>
            </w:r>
            <w:r w:rsidRPr="00802748">
              <w:rPr>
                <w:lang w:val="en-US"/>
              </w:rPr>
              <w:lastRenderedPageBreak/>
              <w:t>-Observation period:</w:t>
            </w:r>
            <w:r w:rsidRPr="00802748">
              <w:rPr>
                <w:lang w:val="en-US"/>
              </w:rPr>
              <w:br/>
              <w:t xml:space="preserve"> 14 days</w:t>
            </w:r>
            <w:r w:rsidRPr="00802748">
              <w:rPr>
                <w:lang w:val="en-US"/>
              </w:rPr>
              <w:br/>
            </w:r>
            <w:r w:rsidRPr="00802748">
              <w:rPr>
                <w:lang w:val="en-US"/>
              </w:rPr>
              <w:br/>
              <w:t>-Statistical analysis:</w:t>
            </w:r>
            <w:r w:rsidRPr="00802748">
              <w:rPr>
                <w:lang w:val="en-US"/>
              </w:rPr>
              <w:br/>
              <w:t>--Body weight;</w:t>
            </w:r>
            <w:r w:rsidRPr="00802748">
              <w:rPr>
                <w:lang w:val="en-US"/>
              </w:rPr>
              <w:br/>
              <w:t xml:space="preserve">  multiple comparison test (significant level = 5%)</w:t>
            </w:r>
            <w:r w:rsidRPr="00802748">
              <w:rPr>
                <w:lang w:val="en-US"/>
              </w:rPr>
              <w:br/>
              <w:t>--Calculation of LD50</w:t>
            </w:r>
            <w:r w:rsidRPr="00802748">
              <w:rPr>
                <w:lang w:val="en-US"/>
              </w:rPr>
              <w:br/>
              <w:t xml:space="preserve">  LD50 for male was not determined, because only three animals in the 2000 mg/kg bw group (highest dose group) died. </w:t>
            </w:r>
            <w:r>
              <w:t>LD50 for females was determined by the</w:t>
            </w:r>
            <w:r>
              <w:br/>
              <w:t>probit method.</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Substance; 1-octanethiol (CAS No. 111-88-6)</w:t>
            </w:r>
            <w:r w:rsidRPr="00802748">
              <w:rPr>
                <w:lang w:val="en-US"/>
              </w:rPr>
              <w:br/>
              <w:t>Manufacturer; Kao Corporation (Japan)</w:t>
            </w:r>
            <w:r w:rsidRPr="00802748">
              <w:rPr>
                <w:lang w:val="en-US"/>
              </w:rPr>
              <w:br/>
              <w:t>Purity; 99.3 wt%</w:t>
            </w:r>
            <w:r w:rsidRPr="00802748">
              <w:rPr>
                <w:lang w:val="en-US"/>
              </w:rPr>
              <w:br/>
              <w:t>Impurity; C8 beta-gamma 0.6 area %, C10 0.1 area %</w:t>
            </w:r>
            <w:r w:rsidRPr="00802748">
              <w:rPr>
                <w:lang w:val="en-US"/>
              </w:rPr>
              <w:br/>
              <w:t>Lot No.; 1815</w:t>
            </w:r>
            <w:r w:rsidRPr="00802748">
              <w:rPr>
                <w:lang w:val="en-US"/>
              </w:rPr>
              <w:br/>
              <w:t>Test substance was stored at room temperature before use.</w:t>
            </w:r>
          </w:p>
        </w:tc>
      </w:tr>
      <w:tr w:rsidR="00C56345" w:rsidRPr="00802748">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Pr="00802748" w:rsidRDefault="00C56345">
            <w:pPr>
              <w:pStyle w:val="MSDS-TUZeile"/>
              <w:rPr>
                <w:lang w:val="en-US"/>
              </w:rPr>
            </w:pPr>
            <w:r w:rsidRPr="00802748">
              <w:rPr>
                <w:lang w:val="en-US"/>
              </w:rPr>
              <w:t>The LD50 values were approximately 2000 mg/kg bw for males and 1293 mg/kg bw (95% confidence limit; 889-1780 mg/kg bw) for females.</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(24)</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2445 </w:t>
            </w:r>
            <w:r>
              <w:fldChar w:fldCharType="begin"/>
            </w:r>
            <w:r>
              <w:instrText xml:space="preserve"> IF "2445"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Sprague-Dawley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 2.5, 3.2, 4.0 mL/kg (1,686, 2,108, 2,698, 3,373 mg/kg bw)</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 xml:space="preserve">other: Similar to OECD 401 and OPPTS 870.110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Results  (LD50  or LC50 ): Median lethal dose estimated by probit analysis reported as 2.90 mL/kg (2,445 mg/kg bw) with a 95% confidence limit of 2.51-3.37 mL/kg (2116 - 2842 mg/kg bw).</w:t>
            </w:r>
            <w:r w:rsidRPr="00802748">
              <w:rPr>
                <w:lang w:val="en-US"/>
              </w:rPr>
              <w:br/>
            </w:r>
            <w:r w:rsidRPr="00802748">
              <w:rPr>
                <w:lang w:val="en-US"/>
              </w:rPr>
              <w:br/>
              <w:t>Clinical observations included lacrimation, lethargy, ruffed fur and respiratory difficulty in varying frequencies among all the dose groups.  Significant weight loss occurred at day 7 post-dosing in the three highest dose groups, with the greatest reductions occurring in the two highest dose groups. All dose groups gained weight from day 7 to study termination (day 14).  No apparent abnormalities were observed in 7 of 10 animals in the lowest dose group and in 2 of 10 animals in the next lowest dose group. Tissues observed to have abnormalities in all remaining animals included lungs, liver, stomach, intestines, adrenals, bladder, kidneys, esophagus, spleen, and gonads.</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No. of animals:</w:t>
            </w:r>
            <w:r w:rsidRPr="00802748">
              <w:rPr>
                <w:lang w:val="en-US"/>
              </w:rPr>
              <w:tab/>
              <w:t>5/sex/dose</w:t>
            </w:r>
          </w:p>
        </w:tc>
      </w:tr>
      <w:tr w:rsidR="00C56345" w:rsidRPr="00802748">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Test article name: n-octyl mercaptan</w:t>
            </w:r>
            <w:r w:rsidRPr="00802748">
              <w:rPr>
                <w:lang w:val="en-US"/>
              </w:rPr>
              <w:br/>
              <w:t>CAS no.: 111-88-6</w:t>
            </w:r>
            <w:r w:rsidRPr="00802748">
              <w:rPr>
                <w:lang w:val="en-US"/>
              </w:rPr>
              <w:br/>
              <w:t>Batch: no data</w:t>
            </w:r>
            <w:r w:rsidRPr="00802748">
              <w:rPr>
                <w:lang w:val="en-US"/>
              </w:rP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GLP, Comparable to Guideline study, but the purity of the test substance is not reported.</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(31)</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2000 </w:t>
            </w:r>
            <w:r>
              <w:fldChar w:fldCharType="begin"/>
            </w:r>
            <w:r>
              <w:instrText xml:space="preserve"> IF "2000"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WBS/W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18</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data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1000, 2000 and 5000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rsidRPr="00802748">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LD50 = 2000 mg/kg bw.</w:t>
            </w:r>
            <w:r w:rsidRPr="00802748">
              <w:rPr>
                <w:lang w:val="en-US"/>
              </w:rPr>
              <w:br/>
            </w:r>
            <w:r w:rsidRPr="00802748">
              <w:rPr>
                <w:lang w:val="en-US"/>
              </w:rPr>
              <w:br/>
              <w:t>Symptomatology: anesthesia. Surviving animals lost body</w:t>
            </w:r>
            <w:r w:rsidRPr="00802748">
              <w:rPr>
                <w:lang w:val="en-US"/>
              </w:rPr>
              <w:br/>
              <w:t>weight for 2 or 3 days and recovered these losses 3 to 8</w:t>
            </w:r>
            <w:r w:rsidRPr="00802748">
              <w:rPr>
                <w:lang w:val="en-US"/>
              </w:rPr>
              <w:br/>
              <w:t>days after treatment; these animals also became aggressively vicious on the 2nd and 3rd day (only) following dosage.</w:t>
            </w:r>
            <w:r w:rsidRPr="00802748">
              <w:rPr>
                <w:lang w:val="en-US"/>
              </w:rPr>
              <w:br/>
            </w:r>
            <w:r w:rsidRPr="00802748">
              <w:rPr>
                <w:lang w:val="en-US"/>
              </w:rPr>
              <w:br/>
              <w:t>Mortality:</w:t>
            </w:r>
            <w:r w:rsidRPr="00802748">
              <w:rPr>
                <w:lang w:val="en-US"/>
              </w:rPr>
              <w:br/>
              <w:t>---------------------------------------------------------</w:t>
            </w:r>
            <w:r w:rsidRPr="00802748">
              <w:rPr>
                <w:lang w:val="en-US"/>
              </w:rPr>
              <w:br/>
              <w:t>Dose          No. rats       Mortality   Time to death</w:t>
            </w:r>
            <w:r w:rsidRPr="00802748">
              <w:rPr>
                <w:lang w:val="en-US"/>
              </w:rPr>
              <w:br/>
              <w:t>mg/kg bw   dead/total                          (days)</w:t>
            </w:r>
            <w:r w:rsidRPr="00802748">
              <w:rPr>
                <w:lang w:val="en-US"/>
              </w:rPr>
              <w:br/>
              <w:t>---------------------------------------------------------</w:t>
            </w:r>
            <w:r w:rsidRPr="00802748">
              <w:rPr>
                <w:lang w:val="en-US"/>
              </w:rPr>
              <w:br/>
              <w:t>1000             0/6               0%            -  -  -  -  -  -</w:t>
            </w:r>
            <w:r w:rsidRPr="00802748">
              <w:rPr>
                <w:lang w:val="en-US"/>
              </w:rPr>
              <w:br/>
              <w:t xml:space="preserve">2000             3/6             50%          -  -  -  1  2  9 </w:t>
            </w:r>
            <w:r w:rsidRPr="00802748">
              <w:rPr>
                <w:lang w:val="en-US"/>
              </w:rPr>
              <w:br/>
              <w:t>5000            6/6            100%           1  1  1  2  2  3</w:t>
            </w:r>
            <w:r w:rsidRPr="00802748">
              <w:rPr>
                <w:lang w:val="en-US"/>
              </w:rPr>
              <w:br/>
            </w:r>
            <w:r w:rsidRPr="00802748">
              <w:rPr>
                <w:lang w:val="en-US"/>
              </w:rPr>
              <w:br/>
              <w:t>---------------------------------------------------------</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sidRPr="00802748">
              <w:rPr>
                <w:lang w:val="en-US"/>
              </w:rPr>
              <w:t>Test article name: n-octyl mercaptan</w:t>
            </w:r>
            <w:r w:rsidRPr="00802748">
              <w:rPr>
                <w:lang w:val="en-US"/>
              </w:rPr>
              <w:br/>
              <w:t>CAS no.: 111-88-6</w:t>
            </w:r>
            <w:r w:rsidRPr="00802748">
              <w:rPr>
                <w:lang w:val="en-US"/>
              </w:rPr>
              <w:br/>
              <w:t>Source: Pennwalt Corp.</w:t>
            </w:r>
            <w:r w:rsidRPr="00802748">
              <w:rPr>
                <w:lang w:val="en-US"/>
              </w:rPr>
              <w:br/>
            </w:r>
            <w: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rsidRPr="00802748">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Meets generally accepted scientific standards, well</w:t>
            </w:r>
            <w:r w:rsidRPr="00802748">
              <w:rPr>
                <w:lang w:val="en-US"/>
              </w:rPr>
              <w:br/>
              <w:t>documented and acceptable for assessment</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(28)</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1600 </w:t>
            </w:r>
            <w:r>
              <w:fldChar w:fldCharType="begin"/>
            </w:r>
            <w:r>
              <w:instrText xml:space="preserve"> IF "1600"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corm oil</w:t>
            </w:r>
          </w:p>
        </w:tc>
      </w:tr>
      <w:tr w:rsidR="00C56345" w:rsidRPr="00802748">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Pr="00802748" w:rsidRDefault="00C56345">
            <w:pPr>
              <w:pStyle w:val="MSDS-TZeile"/>
              <w:rPr>
                <w:lang w:val="en-US"/>
              </w:rPr>
            </w:pPr>
            <w:r w:rsidRPr="00802748">
              <w:rPr>
                <w:lang w:val="en-US"/>
              </w:rPr>
              <w:t>900 and 1350 mg/kg bw (in corn oil), 2,025 and 3038 (undiluted)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IBT protocol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1974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 animals/sex/dose</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Necropsy findings: hemorrhages in GI tract; pale livers;</w:t>
            </w:r>
            <w:r>
              <w:br/>
              <w:t>enteritis; dark red lungs.  No other gross pathologic</w:t>
            </w:r>
            <w:r>
              <w:br/>
              <w:t>alterations through 14 day observation period.</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Study performed at Industrial Biotest</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(17)</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1.704 </w:t>
            </w:r>
            <w:r>
              <w:fldChar w:fldCharType="begin"/>
            </w:r>
            <w:r>
              <w:instrText xml:space="preserve"> IF "1.704" &lt;&gt; "" "</w:instrText>
            </w:r>
            <w:r>
              <w:rPr>
                <w:vanish/>
              </w:rPr>
              <w:instrText>.</w:instrText>
            </w:r>
            <w:r w:rsidR="00CA3152">
              <w:fldChar w:fldCharType="begin"/>
            </w:r>
            <w:r w:rsidR="00CA3152">
              <w:instrText xml:space="preserve"> IF "6.477" &lt;&gt; "" "-" </w:instrText>
            </w:r>
            <w:r w:rsidR="00CA3152">
              <w:fldChar w:fldCharType="separate"/>
            </w:r>
            <w:r>
              <w:rPr>
                <w:noProof/>
              </w:rPr>
              <w:instrText>-</w:instrText>
            </w:r>
            <w:r w:rsidR="00CA3152">
              <w:rPr>
                <w:noProof/>
              </w:rPr>
              <w:fldChar w:fldCharType="end"/>
            </w:r>
            <w:r>
              <w:instrText xml:space="preserve">" </w:instrText>
            </w:r>
            <w:r>
              <w:fldChar w:fldCharType="separate"/>
            </w:r>
            <w:r>
              <w:rPr>
                <w:noProof/>
              </w:rPr>
              <w:t>-</w:t>
            </w:r>
            <w:r>
              <w:fldChar w:fldCharType="end"/>
            </w:r>
            <w:r>
              <w:t xml:space="preserve"> 6.477 ml/kg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mouse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Swiss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peanut oil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 = 3.322 mL/kg bw.</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No additional information available</w:t>
            </w:r>
          </w:p>
        </w:tc>
      </w:tr>
      <w:tr w:rsidR="00C56345">
        <w:trPr>
          <w:cantSplit/>
        </w:trPr>
        <w:tc>
          <w:tcPr>
            <w:tcW w:w="2410" w:type="dxa"/>
            <w:tcBorders>
              <w:top w:val="nil"/>
              <w:left w:val="nil"/>
              <w:bottom w:val="nil"/>
              <w:right w:val="nil"/>
            </w:tcBorders>
          </w:tcPr>
          <w:p w:rsidR="00C56345" w:rsidRDefault="00C56345">
            <w:pPr>
              <w:pStyle w:val="MSDS-TZeile"/>
              <w:rPr>
                <w:b/>
                <w:bCs/>
              </w:rPr>
            </w:pPr>
            <w:r>
              <w:t>12.01.2012</w:t>
            </w:r>
          </w:p>
        </w:tc>
        <w:tc>
          <w:tcPr>
            <w:tcW w:w="7155" w:type="dxa"/>
            <w:gridSpan w:val="2"/>
            <w:tcBorders>
              <w:top w:val="nil"/>
              <w:left w:val="nil"/>
              <w:bottom w:val="nil"/>
              <w:right w:val="nil"/>
            </w:tcBorders>
          </w:tcPr>
          <w:p w:rsidR="00C56345" w:rsidRDefault="00C56345">
            <w:pPr>
              <w:pStyle w:val="MSDS-TUZeile"/>
              <w:jc w:val="right"/>
            </w:pPr>
            <w:r>
              <w:t>(18)</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1.704 </w:t>
            </w:r>
            <w:r>
              <w:fldChar w:fldCharType="begin"/>
            </w:r>
            <w:r>
              <w:instrText xml:space="preserve"> IF "1.704" &lt;&gt; "" "</w:instrText>
            </w:r>
            <w:r>
              <w:rPr>
                <w:vanish/>
              </w:rPr>
              <w:instrText>.</w:instrText>
            </w:r>
            <w:r w:rsidR="00CA3152">
              <w:fldChar w:fldCharType="begin"/>
            </w:r>
            <w:r w:rsidR="00CA3152">
              <w:instrText xml:space="preserve"> IF "6.477" &lt;&gt; "" "-" </w:instrText>
            </w:r>
            <w:r w:rsidR="00CA3152">
              <w:fldChar w:fldCharType="separate"/>
            </w:r>
            <w:r>
              <w:rPr>
                <w:noProof/>
              </w:rPr>
              <w:instrText>-</w:instrText>
            </w:r>
            <w:r w:rsidR="00CA3152">
              <w:rPr>
                <w:noProof/>
              </w:rPr>
              <w:fldChar w:fldCharType="end"/>
            </w:r>
            <w:r>
              <w:instrText xml:space="preserve">" </w:instrText>
            </w:r>
            <w:r>
              <w:fldChar w:fldCharType="separate"/>
            </w:r>
            <w:r>
              <w:rPr>
                <w:noProof/>
              </w:rPr>
              <w:t>-</w:t>
            </w:r>
            <w:r>
              <w:fldChar w:fldCharType="end"/>
            </w:r>
            <w:r>
              <w:t xml:space="preserve"> 6.477 ml/kg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mouse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Swiss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peanut oil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TS: n-octyl mercaptan; purity not noted</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 = 3.322 mL/kg bw.</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No additional information available</w:t>
            </w:r>
          </w:p>
        </w:tc>
      </w:tr>
      <w:tr w:rsidR="00C56345">
        <w:trPr>
          <w:cantSplit/>
        </w:trPr>
        <w:tc>
          <w:tcPr>
            <w:tcW w:w="2410" w:type="dxa"/>
            <w:tcBorders>
              <w:top w:val="nil"/>
              <w:left w:val="nil"/>
              <w:bottom w:val="nil"/>
              <w:right w:val="nil"/>
            </w:tcBorders>
          </w:tcPr>
          <w:p w:rsidR="00C56345" w:rsidRDefault="00C56345">
            <w:pPr>
              <w:pStyle w:val="MSDS-TZeile"/>
              <w:rPr>
                <w:b/>
                <w:bCs/>
              </w:rPr>
            </w:pPr>
            <w:r>
              <w:t>12.01.2012</w:t>
            </w:r>
          </w:p>
        </w:tc>
        <w:tc>
          <w:tcPr>
            <w:tcW w:w="7155" w:type="dxa"/>
            <w:gridSpan w:val="2"/>
            <w:tcBorders>
              <w:top w:val="nil"/>
              <w:left w:val="nil"/>
              <w:bottom w:val="nil"/>
              <w:right w:val="nil"/>
            </w:tcBorders>
          </w:tcPr>
          <w:p w:rsidR="00C56345" w:rsidRDefault="00C56345">
            <w:pPr>
              <w:pStyle w:val="MSDS-TUZeile"/>
              <w:jc w:val="right"/>
            </w:pPr>
            <w:r>
              <w:t>(18)</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5.1.2</w:t>
      </w:r>
      <w:r>
        <w:rPr>
          <w:caps w:val="0"/>
        </w:rPr>
        <w:tab/>
        <w:t>ACUTE INHALATION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LC50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.24 </w:t>
            </w:r>
            <w:r>
              <w:fldChar w:fldCharType="begin"/>
            </w:r>
            <w:r>
              <w:instrText xml:space="preserve"> IF ".24"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Sprague-Dawley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0.24 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OECD Guide-line 403 "Acute Inhalation Toxicity"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Route of administration:</w:t>
            </w:r>
            <w:r>
              <w:tab/>
            </w:r>
            <w:r>
              <w:br/>
              <w:t>A single group of animals was exposed once to n-octyl mercaptan vapour via whole body inhalation for 4-hours.  The vapour concentration was the highest attainable at which the test substance was present as vapour only.</w:t>
            </w:r>
            <w:r>
              <w:br/>
            </w:r>
            <w:r>
              <w:br/>
              <w:t>Observation period:</w:t>
            </w:r>
            <w:r>
              <w:tab/>
            </w:r>
            <w:r>
              <w:br/>
              <w:t>14 days post exposure.</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Atmosphere concentration of n-octyl mercaptan (measured):</w:t>
            </w:r>
            <w:r>
              <w:tab/>
              <w:t>0.24 mg/L.</w:t>
            </w:r>
            <w:r>
              <w:br/>
              <w:t>Mortality: There were no deaths.</w:t>
            </w:r>
            <w:r>
              <w:br/>
              <w:t>Clinical signs:</w:t>
            </w:r>
            <w:r>
              <w:br/>
              <w:t>(a) During exposure: Signs of irritant effects (adoption of</w:t>
            </w:r>
            <w:r>
              <w:br/>
            </w:r>
            <w:r>
              <w:lastRenderedPageBreak/>
              <w:t>a hunched body posture and slow shallow breathing).</w:t>
            </w:r>
            <w:r>
              <w:br/>
              <w:t>(b) During the observation period: Hyperactivity immediately</w:t>
            </w:r>
            <w:r>
              <w:br/>
              <w:t>following exposure but no other affects.</w:t>
            </w:r>
            <w:r>
              <w:br/>
            </w:r>
            <w:r>
              <w:br/>
              <w:t>Bodyweight: No treatment-related effects.</w:t>
            </w:r>
            <w:r>
              <w:br/>
            </w:r>
            <w:r>
              <w:br/>
              <w:t>Lung weight to bodyweight ratios: Within normal limits for</w:t>
            </w:r>
            <w:r>
              <w:br/>
              <w:t>all rats.</w:t>
            </w:r>
            <w:r>
              <w:br/>
            </w:r>
            <w:r>
              <w:br/>
              <w:t>Macroscopic pathology:</w:t>
            </w:r>
            <w:r>
              <w:tab/>
              <w:t>Minimal congestion in lungs of 2 rats exposed to n-octyl mercaptan.</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Pennwalt corporation</w:t>
            </w:r>
            <w:r>
              <w:br/>
              <w:t>product code 1482, 2430</w:t>
            </w:r>
            <w:r>
              <w:br/>
              <w:t>Purity: &gt;=98%</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Default="00C56345">
            <w:pPr>
              <w:pStyle w:val="MSDS-TUZeile"/>
            </w:pPr>
            <w:r>
              <w:t>Estimation of the LC50 (4-hour):  There were no deaths following exposure to n-octyl mercaptan at a concentration of 0.24 mg/L (40 ppm). This was the highest concentration attainable at which the test substance was all present as vapour.</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(16)</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LC50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3.093 </w:t>
            </w:r>
            <w:r>
              <w:fldChar w:fldCharType="begin"/>
            </w:r>
            <w:r>
              <w:instrText xml:space="preserve"> IF "3.093"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Crl:CD(SD)BR</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3.093 mg/L (518 ppm) measured:  930 ppm (5.56 mg/L) nominal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Similar to OECD 403 and OPPTS 870.1300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1986</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Control group and treatment:  Yes, Concurrent, filtered air.</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LC50:  The estimated median lethal concentration for a 4-hour exposure and 14-day post-exposure observation period was &gt; 518 ppm (&gt; 3.093 mg/L).</w:t>
            </w:r>
            <w:r>
              <w:br/>
            </w:r>
            <w:r>
              <w:br/>
              <w:t>Clinical Observation:</w:t>
            </w:r>
            <w:r>
              <w:br/>
              <w:t xml:space="preserve">Effects related to exposure included ataxia, lethargy, salivation, lacrimation and piloerection. These signs were observed immediately following exposure but had disappeared by day 2 of observation.  Chromodacryorrhea and nasal discharge were observed on the day of exposure for treated and control animals.  These changes were attributed to the procedure used for animal restraint.  </w:t>
            </w:r>
            <w:r>
              <w:br/>
            </w:r>
            <w:r>
              <w:br/>
              <w:t>Body weights:</w:t>
            </w:r>
            <w:r>
              <w:br/>
              <w:t>A small and transient weight loss occurred in both control and test animals.  Since both groups were affected similarly, the effect was attributed to animal restraint procedures.  All animals had returned to at least their pre-exposure body weights by day 7 of the observation period.</w:t>
            </w:r>
            <w:r>
              <w:br/>
            </w:r>
            <w:r>
              <w:br/>
              <w:t>Pathology:</w:t>
            </w:r>
            <w:r>
              <w:br/>
              <w:t>No gross or histopathological evidence of any</w:t>
            </w:r>
            <w:r>
              <w:br/>
              <w:t>treatment-related changes were observed in selected tissues</w:t>
            </w:r>
            <w:r>
              <w:br/>
              <w:t>and organs of exposed animals.</w:t>
            </w:r>
          </w:p>
        </w:tc>
      </w:tr>
      <w:tr w:rsidR="00C56345">
        <w:tc>
          <w:tcPr>
            <w:tcW w:w="2410" w:type="dxa"/>
            <w:tcBorders>
              <w:top w:val="nil"/>
              <w:left w:val="nil"/>
              <w:bottom w:val="nil"/>
              <w:right w:val="nil"/>
            </w:tcBorders>
          </w:tcPr>
          <w:p w:rsidR="00C56345" w:rsidRDefault="00C56345">
            <w:pPr>
              <w:pStyle w:val="MSDS-TZeile"/>
              <w:rPr>
                <w:b/>
                <w:bCs/>
              </w:rPr>
            </w:pPr>
            <w:r>
              <w:rPr>
                <w:b/>
                <w:bCs/>
              </w:rPr>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Species/strain:</w:t>
            </w:r>
            <w:r>
              <w:tab/>
            </w:r>
            <w:r>
              <w:tab/>
            </w:r>
            <w:r>
              <w:tab/>
            </w:r>
            <w:r>
              <w:br/>
            </w:r>
            <w:r>
              <w:lastRenderedPageBreak/>
              <w:t>Rats/male and female Crl:CD(SD)BR (180-200g)</w:t>
            </w:r>
            <w:r>
              <w:br/>
            </w:r>
            <w:r>
              <w:br/>
              <w:t>No. of animals/sex/dose:</w:t>
            </w:r>
            <w:r>
              <w:tab/>
            </w:r>
            <w:r>
              <w:br/>
              <w:t>5/sex/dose</w:t>
            </w:r>
            <w:r>
              <w:br/>
            </w:r>
            <w:r>
              <w:br/>
              <w:t>Route of administration:</w:t>
            </w:r>
            <w:r>
              <w:tab/>
            </w:r>
            <w:r>
              <w:br/>
              <w:t>Inhalation (head only)</w:t>
            </w:r>
            <w:r>
              <w:br/>
            </w:r>
            <w:r>
              <w:br/>
              <w:t>Frequency of treatment:</w:t>
            </w:r>
            <w:r>
              <w:tab/>
            </w:r>
            <w:r>
              <w:br/>
              <w:t>Single</w:t>
            </w:r>
            <w:r>
              <w:br/>
            </w:r>
            <w:r>
              <w:br/>
              <w:t>Dose/Conc. Levels:</w:t>
            </w:r>
            <w:r>
              <w:tab/>
            </w:r>
            <w:r>
              <w:tab/>
            </w:r>
            <w:r>
              <w:br/>
              <w:t>0 and 518 ppm (3.093 mg/L) measured [for the nominal concentration of  930 ppm (5.550 mg/L)]</w:t>
            </w:r>
            <w:r>
              <w:br/>
            </w:r>
            <w:r>
              <w:br/>
              <w:t>Doses per time period:</w:t>
            </w:r>
            <w:r>
              <w:tab/>
            </w:r>
            <w:r>
              <w:br/>
              <w:t>4-hour exposure (Animals were actually exposed to test material for about 4.5 hours instead of 4 hours because of technical problems.)</w:t>
            </w:r>
            <w:r>
              <w:br/>
            </w:r>
            <w:r>
              <w:br/>
              <w:t>Control group and treatment:</w:t>
            </w:r>
            <w:r>
              <w:tab/>
            </w:r>
            <w:r>
              <w:br/>
              <w:t>Yes.  Concurrent room air</w:t>
            </w:r>
            <w:r>
              <w:br/>
            </w:r>
            <w:r>
              <w:br/>
              <w:t>Post exposure period - 14 days</w:t>
            </w:r>
            <w:r>
              <w:br/>
              <w:t>Clinical observations: Hourly during exposure and then for the remainder of the work day and once daily for 14 days.</w:t>
            </w:r>
            <w:r>
              <w:br/>
            </w:r>
            <w:r>
              <w:br/>
              <w:t>Body weights: Body weights were recorded before and after exposure, and on Days 7 and 14 and immediately before the terminal kill.</w:t>
            </w:r>
            <w:r>
              <w:br/>
            </w:r>
            <w:r>
              <w:br/>
              <w:t>A detailed macroscopic evaluation was performed at scheduled termination.  The following tissues were fixed in formalin:  kidneys, lungs, liver and all gross lesions.  These tissues were embedded, sectioned, stained and examined by the study pathologist.</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supplied by the Sponsor</w:t>
            </w:r>
            <w:r>
              <w:br/>
              <w:t>Batch: NH 110</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Comparable to Guideline study but the purity of the test substance is not reported.</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(15)</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LC50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508 </w:t>
            </w:r>
            <w:r>
              <w:fldChar w:fldCharType="begin"/>
            </w:r>
            <w:r>
              <w:instrText xml:space="preserve"> IF "508"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Sprague-Dawley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508 ppm (&gt;3.04 mg/L) (measured concentration)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no data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Young, albino rats, Sprague-Dawley strain weighing between</w:t>
            </w:r>
            <w:r>
              <w:br/>
              <w:t>200-300 grams were selected as the test animals.  A single</w:t>
            </w:r>
            <w:r>
              <w:br/>
              <w:t xml:space="preserve">group of five males and five females were exposed (whole body) for a 4-hour period to an air atmosphere of thermally vaporized test material in a rectangular dynamic exposure chamber with conical top and bottom </w:t>
            </w:r>
            <w:r>
              <w:lastRenderedPageBreak/>
              <w:t>sections.  The total volume of the chamber was approximately 184 liters.  Air flow in the chamber was 51.9 L/min. and the nominal concentration was calculated to be 2.83 mg/L (554 ppm) of air.  Chamber concentrations were analyzed and found to be 508 ppm.</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During the exposure, the test animals were observed to have depressed activity which continued for the 14-day post exposure observation period.  No animals died during the 4-hour exposure nor during the 14-day post exposure period. Abnormalities observed during necropsy were spots and areas of hemorrhage in the lungs.  The acute inhalation LC50 for n-octyl mercaptan would be considered to be greater than 508 ppm for albino rats.</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Phillips Petroleum Company</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Not guideline, not  GLP, Comparable to Guideline study, but the purity of the test substance is not reported.</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(36)</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LC50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252.5 </w:t>
            </w:r>
            <w:r>
              <w:fldChar w:fldCharType="begin"/>
            </w:r>
            <w:r>
              <w:instrText xml:space="preserve"> IF "252.5"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Sprague-Dawley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1.51 mg/L nominal  (252.5 ppm); 157.75 ppm measured (0.94 mg/L)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w:t>
            </w:r>
            <w:r>
              <w:rPr>
                <w:color w:val="008000"/>
              </w:rPr>
              <w:t xml:space="preserve"> </w:t>
            </w:r>
            <w:r>
              <w:t>hour(s)</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Albino rats of the Sprague-Dawley strain weighing 200-350 grams were selected as the experimental animals.  Five male and five female animals were individually housed in stainless steel wire mesh cages which were placed in a glass and stainless steel exposure chamber.  The animals were exposed to vaporized test material for 4 hours at a nominal concentration of 1.51 mg/L (252.5 ppm).  The animals were then observed for 14 days.  On Day 14 of the observation period all the animals were euthanized and submitted to thorough necropsy.</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All animals appeared normal throughout the entire study.  Upon necropsy, there were no gross pathological findings related to the test material administration with the exception of one male observed with a pale white focus on the surface of the lungs.  Since no test animals died the acute inhalation LC50 for n-octyl mercaptan is considered to be greater than 252.5 ppm, nominal (157.75 +/- 100.16 ppm, actual).</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no data</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(14)</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Respiratory Tract Irritancy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29.41 </w:t>
            </w:r>
            <w:r>
              <w:fldChar w:fldCharType="begin"/>
            </w:r>
            <w:r>
              <w:instrText xml:space="preserve"> IF "29.41"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ppm</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mouse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outbred SPF (CD-1, COBS) strain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nominal concentration of 1.51 mg/L (actual concentration &gt;29.41 ppm)</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w:t>
            </w:r>
            <w:r>
              <w:rPr>
                <w:color w:val="008000"/>
              </w:rPr>
              <w:t xml:space="preserve"> </w:t>
            </w:r>
            <w:r>
              <w:t>minute(s)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data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 mice of the outbred SPF (CD-1, COBS) strain weighing</w:t>
            </w:r>
            <w:r>
              <w:br/>
              <w:t>20-25 g were selected as the experimental animals.  A group</w:t>
            </w:r>
            <w:r>
              <w:br/>
              <w:t>of four animals was exposed, head only, to vaporized test</w:t>
            </w:r>
            <w:r>
              <w:br/>
              <w:t>material at a nominal concentration of 1.51 mg/L (actual</w:t>
            </w:r>
            <w:r>
              <w:br/>
              <w:t>concentration   29.41 ppm).  Each animal was housed in an</w:t>
            </w:r>
            <w:r>
              <w:br/>
              <w:t>individual plethysmograph to permit monitoring of</w:t>
            </w:r>
            <w:r>
              <w:br/>
              <w:t>respiration.  After the animals became acclimatized they</w:t>
            </w:r>
            <w:r>
              <w:br/>
              <w:t>were exposed to vaporized test material for one minute and</w:t>
            </w:r>
            <w:r>
              <w:br/>
              <w:t>permitted to recover for 10 minutes while being exposed to</w:t>
            </w:r>
            <w:r>
              <w:br/>
              <w:t>room air only.  Following this the animals were exposed to</w:t>
            </w:r>
            <w:r>
              <w:br/>
              <w:t>vaporized test material for 1 minute, then to room air for 5</w:t>
            </w:r>
            <w:r>
              <w:br/>
              <w:t>minutes.  During this time their respiratory patterns were</w:t>
            </w:r>
            <w:r>
              <w:br/>
              <w:t>continually monitored.</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Based on these results, exposure to n-octyl mercaptan at a</w:t>
            </w:r>
            <w:r>
              <w:br/>
              <w:t>concentration of 29.41 ppm via inhalation failed to produce</w:t>
            </w:r>
            <w:r>
              <w:br/>
              <w:t>upper airway irritancy in mice.</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no data</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 invalid</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study duration inadequate for assessment</w:t>
            </w:r>
          </w:p>
        </w:tc>
      </w:tr>
      <w:tr w:rsidR="00C56345">
        <w:trPr>
          <w:cantSplit/>
        </w:trPr>
        <w:tc>
          <w:tcPr>
            <w:tcW w:w="2410" w:type="dxa"/>
            <w:tcBorders>
              <w:top w:val="nil"/>
              <w:left w:val="nil"/>
              <w:bottom w:val="nil"/>
              <w:right w:val="nil"/>
            </w:tcBorders>
          </w:tcPr>
          <w:p w:rsidR="00C56345" w:rsidRDefault="00C56345">
            <w:pPr>
              <w:pStyle w:val="MSDS-TZeile"/>
              <w:rPr>
                <w:b/>
                <w:bCs/>
              </w:rPr>
            </w:pPr>
            <w:r>
              <w:t>13.01.2012</w:t>
            </w:r>
          </w:p>
        </w:tc>
        <w:tc>
          <w:tcPr>
            <w:tcW w:w="7155" w:type="dxa"/>
            <w:gridSpan w:val="2"/>
            <w:tcBorders>
              <w:top w:val="nil"/>
              <w:left w:val="nil"/>
              <w:bottom w:val="nil"/>
              <w:right w:val="nil"/>
            </w:tcBorders>
          </w:tcPr>
          <w:p w:rsidR="00C56345" w:rsidRDefault="00C56345">
            <w:pPr>
              <w:pStyle w:val="MSDS-TUZeile"/>
              <w:jc w:val="right"/>
            </w:pPr>
            <w:r>
              <w:t>(13)</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5.1.3</w:t>
      </w:r>
      <w:r>
        <w:rPr>
          <w:caps w:val="0"/>
        </w:rPr>
        <w:tab/>
        <w:t>ACUTE DERMAL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1770 </w:t>
            </w:r>
            <w:r>
              <w:fldChar w:fldCharType="begin"/>
            </w:r>
            <w:r>
              <w:instrText xml:space="preserve"> IF "1770"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New Zealand white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6</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1,770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similar to OECD 402 and OPPTS 870.1200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Guideline deficiency:</w:t>
            </w:r>
            <w:r>
              <w:br/>
              <w:t>OECD 402 and OPPTS 870.1200 require 5 animals/sex</w:t>
            </w:r>
            <w:r>
              <w:br/>
              <w:t>One side of each animal was selected for dosing and abraded with the tip of a hypodermic needle.  The other site was unabraded.  A one-inch square gauze patch was positioned over the abraded area and fixed in place with nonallergenic adhesive tape.  0.5 ml of test substance (2 ml/kg) was applied under the patch and the patch was removed after 24 hours.  The excess test material was sponged off.  Observations were made at 25 hours (one hour following removal of the wrapping), 72 hours and 7 days after dosing.  The abraded and unabraded sites were scored according to the Draize system.</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 greater than 1,770 mg/kg bw</w:t>
            </w:r>
            <w:r>
              <w:br/>
            </w:r>
            <w:r>
              <w:br/>
              <w:t>Clinical Observations:</w:t>
            </w:r>
            <w:r>
              <w:br/>
              <w:t xml:space="preserve">One female developed a dermal infection on day 1 that had resolved on day 2 post-dosing. Nasal discharge was observed in one female on day 11 </w:t>
            </w:r>
            <w:r>
              <w:lastRenderedPageBreak/>
              <w:t>post-dosing which had resolved by the end of the study. With the exception of one female, all of the animals gained weight during the study. No other treatment-related effects were observed.</w:t>
            </w:r>
            <w:r>
              <w:tab/>
            </w:r>
            <w:r>
              <w:tab/>
            </w:r>
            <w:r>
              <w:tab/>
            </w:r>
            <w:r>
              <w:br/>
            </w:r>
            <w:r>
              <w:br/>
              <w:t>Dermal Irritation:</w:t>
            </w:r>
            <w:r>
              <w:br/>
              <w:t>Erythema was observed in all six animals.  Severity was not specified.  This effect had cleared in all affected animals by day 6 post-dosing.  Five of six animals exhibited induration (2 of 3 females on day 5 and all 3 males on day 6 post-dosing) that remained for the rest of the study.</w:t>
            </w:r>
            <w:r>
              <w:br/>
            </w:r>
            <w:r>
              <w:br/>
              <w:t>Gross Pathology:</w:t>
            </w:r>
            <w:r>
              <w:br/>
              <w:t>Necropsy findings were unremarkable.  No gross pathological abnormalities were detected in the organs examined from any</w:t>
            </w:r>
            <w:r>
              <w:br/>
              <w:t>of the animals.</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Comparable to Guideline study but the purity of the test substance is not reported</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(35)</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2000 </w:t>
            </w:r>
            <w:r>
              <w:fldChar w:fldCharType="begin"/>
            </w:r>
            <w:r>
              <w:instrText xml:space="preserve"> IF "2000"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WBS/W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6</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2000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Each of 6 rats (male, WBS/W, 160 g bw) was treated dermally with 2000 mg/kg bw (2.38 mL/kg). Individual doses were applied under an impervious sleeve which was pre-fitted on the hair-clipped trunk of each rat. The sleeves were removed 24 hours later and the rats were then observed for 7 days.</w:t>
            </w:r>
            <w:r>
              <w:br/>
              <w:t>(No additional information available)</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None of the treated animals showed any ill effects and all</w:t>
            </w:r>
            <w:r>
              <w:br/>
              <w:t>gained body weight during the observation period.</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Pennwalt Corp.</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Meets generally accepted scientific standards.</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(28)</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1400 </w:t>
            </w:r>
            <w:r>
              <w:fldChar w:fldCharType="begin"/>
            </w:r>
            <w:r>
              <w:instrText xml:space="preserve"> IF "1400"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New Zealand white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177.1, 400, 900, 200, 4556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IBT protocol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1974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animals/sex/dose</w:t>
            </w:r>
            <w:r>
              <w:br/>
              <w:t>Rabbits were shaved free of hair with electric clippers 24</w:t>
            </w:r>
            <w:r>
              <w:br/>
              <w:t>hours pre-exposure, the skin was abraded on one</w:t>
            </w:r>
            <w:r>
              <w:br/>
              <w:t>animal/sex/dose.</w:t>
            </w:r>
            <w:r>
              <w:br/>
              <w:t>Rabbits were exposed to the test substance for 24 hours,</w:t>
            </w:r>
            <w:r>
              <w:br/>
              <w:t>then observed for 14 days.</w:t>
            </w:r>
            <w:r>
              <w:br/>
              <w:t>LD50 was calculated using the technique of Litchfield &amp;</w:t>
            </w:r>
            <w:r>
              <w:br/>
              <w:t>Wilcoxon (1949).</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Hyperirritability and restlessness was noted immediately</w:t>
            </w:r>
            <w:r>
              <w:br/>
              <w:t>after dosing.</w:t>
            </w:r>
            <w:r>
              <w:br/>
              <w:t>The test substance was severely irritating to the skin of</w:t>
            </w:r>
            <w:r>
              <w:br/>
              <w:t>the albino rabbit.  Skin changes were characterized by red,</w:t>
            </w:r>
            <w:r>
              <w:br/>
              <w:t>well-defined erythema, moderate edema, and local second</w:t>
            </w:r>
            <w:r>
              <w:br/>
              <w:t>degree burns at 24 hours; fissuring, hemorrhaging,</w:t>
            </w:r>
            <w:r>
              <w:br/>
              <w:t>escharosis, and local necrosis at 7 days. (specific dose</w:t>
            </w:r>
            <w:r>
              <w:br/>
              <w:t>effects were not delineated)</w:t>
            </w:r>
            <w:r>
              <w:br/>
              <w:t>Necropsy examinations of all animals did not reveal any</w:t>
            </w:r>
            <w:r>
              <w:br/>
              <w:t>gross alterations other than to the skin as described.</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Study performed at Industrial Biotest; results similar to reported value</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(17)</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&gt; 9.4 </w:t>
            </w:r>
            <w:r>
              <w:fldChar w:fldCharType="begin"/>
            </w:r>
            <w:r>
              <w:instrText xml:space="preserve"> IF "9.4"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ml/kg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data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data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FDA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signs of irritation were found following the 24-hour contact and no deaths resulted.</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Pennwalt Corp.</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 xml:space="preserve"> Information inadequate for assessment</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(25)</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5.1.4</w:t>
      </w:r>
      <w:r>
        <w:rPr>
          <w:caps w:val="0"/>
        </w:rPr>
        <w:tab/>
        <w:t>ACUTE TOXICITY, OTHER ROUTES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Value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1.454 </w:t>
            </w:r>
            <w:r>
              <w:fldChar w:fldCharType="begin"/>
            </w:r>
            <w:r>
              <w:instrText xml:space="preserve"> IF "1.454" &lt;&gt; "" "</w:instrText>
            </w:r>
            <w:r>
              <w:rPr>
                <w:vanish/>
              </w:rPr>
              <w:instrText>.</w:instrText>
            </w:r>
            <w:r w:rsidR="00CA3152">
              <w:fldChar w:fldCharType="begin"/>
            </w:r>
            <w:r w:rsidR="00CA3152">
              <w:instrText xml:space="preserve"> IF "3.752" &lt;&gt; "" "-" </w:instrText>
            </w:r>
            <w:r w:rsidR="00CA3152">
              <w:fldChar w:fldCharType="separate"/>
            </w:r>
            <w:r>
              <w:rPr>
                <w:noProof/>
              </w:rPr>
              <w:instrText>-</w:instrText>
            </w:r>
            <w:r w:rsidR="00CA3152">
              <w:rPr>
                <w:noProof/>
              </w:rPr>
              <w:fldChar w:fldCharType="end"/>
            </w:r>
            <w:r>
              <w:instrText xml:space="preserve">" </w:instrText>
            </w:r>
            <w:r>
              <w:fldChar w:fldCharType="separate"/>
            </w:r>
            <w:r>
              <w:rPr>
                <w:noProof/>
              </w:rPr>
              <w:t>-</w:t>
            </w:r>
            <w:r>
              <w:fldChar w:fldCharType="end"/>
            </w:r>
            <w:r>
              <w:t xml:space="preserve"> 3.752 ml/kg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mouse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Swiss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peanut oil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Route of admin.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i.p.</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LD50 = 2.336 mL/kg.</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Information inadequate for assessment</w:t>
            </w:r>
          </w:p>
        </w:tc>
      </w:tr>
      <w:tr w:rsidR="00C56345">
        <w:trPr>
          <w:cantSplit/>
        </w:trPr>
        <w:tc>
          <w:tcPr>
            <w:tcW w:w="2410" w:type="dxa"/>
            <w:tcBorders>
              <w:top w:val="nil"/>
              <w:left w:val="nil"/>
              <w:bottom w:val="nil"/>
              <w:right w:val="nil"/>
            </w:tcBorders>
          </w:tcPr>
          <w:p w:rsidR="00C56345" w:rsidRDefault="00C56345">
            <w:pPr>
              <w:pStyle w:val="MSDS-TZeile"/>
              <w:rPr>
                <w:b/>
                <w:bCs/>
              </w:rPr>
            </w:pPr>
            <w:r>
              <w:t>12.01.2012</w:t>
            </w:r>
          </w:p>
        </w:tc>
        <w:tc>
          <w:tcPr>
            <w:tcW w:w="7155" w:type="dxa"/>
            <w:gridSpan w:val="2"/>
            <w:tcBorders>
              <w:top w:val="nil"/>
              <w:left w:val="nil"/>
              <w:bottom w:val="nil"/>
              <w:right w:val="nil"/>
            </w:tcBorders>
          </w:tcPr>
          <w:p w:rsidR="00C56345" w:rsidRDefault="00C56345">
            <w:pPr>
              <w:pStyle w:val="MSDS-TUZeile"/>
              <w:jc w:val="right"/>
            </w:pPr>
            <w:r>
              <w:t>(18)</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5.2.1</w:t>
      </w:r>
      <w:r>
        <w:rPr>
          <w:caps w:val="0"/>
        </w:rPr>
        <w:tab/>
        <w:t>SKIN IRRITATION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r>
              <w:t>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Occlusive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24</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6</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PDII</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slightly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Similar to OECD 404 and OPPTS 870.2500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Six New Zealand albino rabbits were clipped free of fur on the back 24 hours prior to treatment.  One side of each animal was abraded prior to dose.  The dose (0.5 mL) was applied to the abraded and non-abraded skin to a gauze patch.  The patches were secured and a plastic tube was placed over the body of the animal and fastened at each end.  After 24-hours, the covering material was removed and any excess test material was removed.  Observations for skin irritation were made at 25 hours (one hour after removal of the wrappings), 72 hours and 7 days after dosing.</w:t>
            </w:r>
          </w:p>
        </w:tc>
      </w:tr>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Clinical examination:</w:t>
            </w:r>
            <w:r>
              <w:br/>
              <w:t>Of the three affected animals, two had partially removed</w:t>
            </w:r>
            <w:r>
              <w:br/>
              <w:t xml:space="preserve">the wrapping at the application site before the 24-hour </w:t>
            </w:r>
            <w:r>
              <w:br/>
              <w:t>exposure period ended.  One of these animals had slight</w:t>
            </w:r>
            <w:r>
              <w:br/>
              <w:t>erythema at the abraded site through 72 hours post-exposure.</w:t>
            </w:r>
            <w:r>
              <w:br/>
              <w:t>The other of these animals showed no signs of irritation at</w:t>
            </w:r>
            <w:r>
              <w:br/>
              <w:t xml:space="preserve">either site at the 72-hour post-exposure period.      </w:t>
            </w:r>
            <w:r>
              <w:br/>
              <w:t>Scoring (25, and 72 hours, 7 days post-exposure):</w:t>
            </w:r>
            <w:r>
              <w:tab/>
            </w:r>
            <w:r>
              <w:br/>
              <w:t>Dermal response scored and evaluated according to the</w:t>
            </w:r>
            <w:r>
              <w:br/>
              <w:t>method of Draize.</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Mean Draize score of 0.3.  Two of six animals had very</w:t>
            </w:r>
            <w:r>
              <w:br/>
              <w:t>slight erythema at both abraded and non-abraded sites.  One</w:t>
            </w:r>
            <w:r>
              <w:br/>
              <w:t>of six animals had very slight erythema on the abraded site</w:t>
            </w:r>
            <w:r>
              <w:br/>
              <w:t>only.  Three of six animals showed no signs of dermal</w:t>
            </w:r>
            <w:r>
              <w:br/>
              <w:t xml:space="preserve">irritation (erythema or edema or both) during the study. </w:t>
            </w:r>
            <w:r>
              <w:br/>
              <w:t>Two of three affected animals had very slight erythema at</w:t>
            </w:r>
            <w:r>
              <w:br/>
              <w:t>both sites at 72 hours post-exposure. One of the two animals also had edema at both sites at 72 hours post-exposure.  All affected animals appeared normal at 7 days post-exposure.</w:t>
            </w:r>
          </w:p>
        </w:tc>
      </w:tr>
      <w:tr w:rsidR="00C56345">
        <w:tc>
          <w:tcPr>
            <w:tcW w:w="2410" w:type="dxa"/>
            <w:tcBorders>
              <w:top w:val="nil"/>
              <w:left w:val="nil"/>
              <w:bottom w:val="nil"/>
              <w:right w:val="nil"/>
            </w:tcBorders>
          </w:tcPr>
          <w:p w:rsidR="00C56345" w:rsidRDefault="00C56345">
            <w:pPr>
              <w:pStyle w:val="MSDS-TZeile"/>
              <w:rPr>
                <w:b/>
                <w:bCs/>
              </w:rPr>
            </w:pPr>
            <w:r>
              <w:rPr>
                <w:b/>
                <w:bCs/>
              </w:rPr>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Number of animals and duration of exposure exceed guideline</w:t>
            </w:r>
            <w:r>
              <w:br/>
              <w:t>recommendations of three animals, and a 4-hour exposure</w:t>
            </w:r>
            <w:r>
              <w:br/>
              <w:t>period before test substance removal. Additionally, test</w:t>
            </w:r>
            <w:r>
              <w:br/>
              <w:t xml:space="preserve">substance was applied to abraded skin, a procedure no longer </w:t>
            </w:r>
            <w:r>
              <w:lastRenderedPageBreak/>
              <w:t>recommended by current guidelines.  Observation periods, as well, differed slightly (guidelines recommend 5 and 48 hour, and 14-day post-exposure observation). Although the wrapping material was removed by two of the animals showing irritation prior to the 24-hour period, the findings for these animals were similar to the third animal with signs of irritation and the study was considered valid.</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(34)</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r>
              <w:t>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Occlusive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24</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PDII</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not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not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Draize Test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1958</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Pennwalt Corp.</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Information inadequate for assessment</w:t>
            </w:r>
          </w:p>
        </w:tc>
      </w:tr>
      <w:tr w:rsidR="00C56345">
        <w:trPr>
          <w:cantSplit/>
        </w:trPr>
        <w:tc>
          <w:tcPr>
            <w:tcW w:w="2410" w:type="dxa"/>
            <w:tcBorders>
              <w:top w:val="nil"/>
              <w:left w:val="nil"/>
              <w:bottom w:val="nil"/>
              <w:right w:val="nil"/>
            </w:tcBorders>
          </w:tcPr>
          <w:p w:rsidR="00C56345" w:rsidRDefault="00C56345">
            <w:pPr>
              <w:pStyle w:val="MSDS-TZeile"/>
              <w:rPr>
                <w:b/>
                <w:bCs/>
              </w:rPr>
            </w:pPr>
            <w:r>
              <w:t>03.12.2009</w:t>
            </w:r>
          </w:p>
        </w:tc>
        <w:tc>
          <w:tcPr>
            <w:tcW w:w="7155" w:type="dxa"/>
            <w:gridSpan w:val="2"/>
            <w:tcBorders>
              <w:top w:val="nil"/>
              <w:left w:val="nil"/>
              <w:bottom w:val="nil"/>
              <w:right w:val="nil"/>
            </w:tcBorders>
          </w:tcPr>
          <w:p w:rsidR="00C56345" w:rsidRDefault="00C56345">
            <w:pPr>
              <w:pStyle w:val="MSDS-TUZeile"/>
              <w:jc w:val="right"/>
            </w:pPr>
            <w:r>
              <w:t>(26)</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r>
              <w:t>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Occlusive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PDII</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not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21CFR161.11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Pennwalt Corp.</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Information inadequate for assessment.</w:t>
            </w:r>
          </w:p>
        </w:tc>
      </w:tr>
      <w:tr w:rsidR="00C56345">
        <w:trPr>
          <w:cantSplit/>
        </w:trPr>
        <w:tc>
          <w:tcPr>
            <w:tcW w:w="2410" w:type="dxa"/>
            <w:tcBorders>
              <w:top w:val="nil"/>
              <w:left w:val="nil"/>
              <w:bottom w:val="nil"/>
              <w:right w:val="nil"/>
            </w:tcBorders>
          </w:tcPr>
          <w:p w:rsidR="00C56345" w:rsidRDefault="00C56345">
            <w:pPr>
              <w:pStyle w:val="MSDS-TZeile"/>
              <w:rPr>
                <w:b/>
                <w:bCs/>
              </w:rPr>
            </w:pPr>
            <w:r>
              <w:t>03.12.2009</w:t>
            </w:r>
          </w:p>
        </w:tc>
        <w:tc>
          <w:tcPr>
            <w:tcW w:w="7155" w:type="dxa"/>
            <w:gridSpan w:val="2"/>
            <w:tcBorders>
              <w:top w:val="nil"/>
              <w:left w:val="nil"/>
              <w:bottom w:val="nil"/>
              <w:right w:val="nil"/>
            </w:tcBorders>
          </w:tcPr>
          <w:p w:rsidR="00C56345" w:rsidRDefault="00C56345">
            <w:pPr>
              <w:pStyle w:val="MSDS-TUZeile"/>
              <w:jc w:val="right"/>
            </w:pPr>
            <w:r>
              <w:t>(23) (26)</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r>
              <w:t>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Exposure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Occlusive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24</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PDII</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slightly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Draize Test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1974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One of 2 sites was abraded by making 4 epidermal incisions,</w:t>
            </w:r>
            <w:r>
              <w:br/>
              <w:t>two perpendicular to the other two; the other site remained</w:t>
            </w:r>
            <w:r>
              <w:br/>
              <w:t>intact.</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Study performed at Industrial Biotest</w:t>
            </w:r>
          </w:p>
        </w:tc>
      </w:tr>
      <w:tr w:rsidR="00C56345">
        <w:trPr>
          <w:cantSplit/>
        </w:trPr>
        <w:tc>
          <w:tcPr>
            <w:tcW w:w="2410" w:type="dxa"/>
            <w:tcBorders>
              <w:top w:val="nil"/>
              <w:left w:val="nil"/>
              <w:bottom w:val="nil"/>
              <w:right w:val="nil"/>
            </w:tcBorders>
          </w:tcPr>
          <w:p w:rsidR="00C56345" w:rsidRDefault="00C56345">
            <w:pPr>
              <w:pStyle w:val="MSDS-TZeile"/>
              <w:rPr>
                <w:b/>
                <w:bCs/>
              </w:rPr>
            </w:pPr>
            <w:r>
              <w:t>03.12.2009</w:t>
            </w:r>
          </w:p>
        </w:tc>
        <w:tc>
          <w:tcPr>
            <w:tcW w:w="7155" w:type="dxa"/>
            <w:gridSpan w:val="2"/>
            <w:tcBorders>
              <w:top w:val="nil"/>
              <w:left w:val="nil"/>
              <w:bottom w:val="nil"/>
              <w:right w:val="nil"/>
            </w:tcBorders>
          </w:tcPr>
          <w:p w:rsidR="00C56345" w:rsidRDefault="00C56345">
            <w:pPr>
              <w:pStyle w:val="MSDS-TUZeile"/>
              <w:jc w:val="right"/>
            </w:pPr>
            <w:r>
              <w:t>(17)</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5.2.2</w:t>
      </w:r>
      <w:r>
        <w:rPr>
          <w:caps w:val="0"/>
        </w:rPr>
        <w:tab/>
        <w:t>EYE IRRITATION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r>
              <w:t>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w:t>
            </w:r>
            <w:r>
              <w:rPr>
                <w:color w:val="008000"/>
              </w:rPr>
              <w:t xml:space="preserve"> </w:t>
            </w:r>
            <w:r>
              <w:t>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Comment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rinsed after (see exposure time)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6</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slightly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Similar to OECD 405 and OPPTS 870.2400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Clinical examination:</w:t>
            </w:r>
            <w:r>
              <w:br/>
              <w:t>Eyes were examined with a hand-held ophthalmoscope, followed</w:t>
            </w:r>
            <w:r>
              <w:br/>
              <w:t>by a fluorescein-aided ophthalmoscopic  examination.</w:t>
            </w:r>
            <w:r>
              <w:br/>
              <w:t>Scoring (1, 24, 48, 72 hours, 4 and 7 days post-dosing):</w:t>
            </w:r>
            <w:r>
              <w:tab/>
            </w:r>
            <w:r>
              <w:br/>
              <w:t>Ocular response scored and evaluated according to the</w:t>
            </w:r>
            <w:r>
              <w:br/>
              <w:t>method of Draize.</w:t>
            </w:r>
            <w:r>
              <w:br/>
              <w:t>Number of animals exceeds guideline recommendation of three</w:t>
            </w:r>
            <w:r>
              <w:br/>
              <w:t>animals.  Upon test substance instillation, eye was held</w:t>
            </w:r>
            <w:r>
              <w:br/>
              <w:t>shut for 4 seconds instead of guideline-recommended period</w:t>
            </w:r>
            <w:r>
              <w:br/>
              <w:t>of 1 second.</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Mean Draize score of 0.4.  Two of six animals showed slight</w:t>
            </w:r>
            <w:r>
              <w:br/>
              <w:t>redness at one hour post-dosing.  One of the two animals was</w:t>
            </w:r>
            <w:r>
              <w:br/>
              <w:t>normal at the 48-hour reading.  The other affected animal</w:t>
            </w:r>
            <w:r>
              <w:br/>
              <w:t>presented with slight redness through day 4 post-dosing.  At</w:t>
            </w:r>
            <w:r>
              <w:br/>
              <w:t>the day 7 observation period the treated eyes of all animals</w:t>
            </w:r>
            <w:r>
              <w:br/>
              <w:t>had returned to normal.</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GLP, Comparable to Guideline study but the purity of the test substance is not reported.</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(33)</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r>
              <w:t>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w:t>
            </w:r>
            <w:r>
              <w:rPr>
                <w:color w:val="008000"/>
              </w:rPr>
              <w:t xml:space="preserve"> </w:t>
            </w:r>
            <w:r>
              <w:t>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Comment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not rinsed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6</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slightly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similar to OECD 405 and OPPTS 870.2400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Clinical examination:</w:t>
            </w:r>
            <w:r>
              <w:br/>
              <w:t>Eyes were examined with a hand-held ophthalmoscope, followed by a fluorescein-aided ophthalmoscopic examination.</w:t>
            </w:r>
            <w:r>
              <w:br/>
              <w:t>Scoring (1, 24, 48, 72 hours, 4 and 7 days post-dosing): Ocular response scored and evaluated according to the method of Draize.</w:t>
            </w:r>
            <w:r>
              <w:br/>
              <w:t xml:space="preserve">Number of animals exceeds guideline recommendation of three animals.  </w:t>
            </w:r>
            <w:r>
              <w:br/>
              <w:t>Upon test substance instillation, eye was held shut for 4 seconds instead of guideline-recommended period of 1 second.</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Mean Draize score of 0.4.  </w:t>
            </w:r>
            <w:r>
              <w:br/>
              <w:t>Three of six animals showed slight redness at one hour post-dosing, which had resolved in two of the three animals by 24 hours after dosing.  The third animal had slight redness through 72 hours post-dosing that resolved by day 4.  A single animal exhibited slight redness at 24 hours only, and secreted a discharge at post-dosing day 4.  The treated eyes of all animals were normal by post-dosing day 7.</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GLP, Comparable to Guideline study but the purity of the test substance is not reported.</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(32)</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r>
              <w:t>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w:t>
            </w:r>
            <w:r>
              <w:rPr>
                <w:color w:val="008000"/>
              </w:rPr>
              <w:t xml:space="preserve"> </w:t>
            </w:r>
            <w:r>
              <w:t>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72</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Comment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not rinsed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slightly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IBT protocol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1974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rabbits were exposed for 1, 24, 48, and 72  hrs.</w:t>
            </w:r>
            <w:r>
              <w:br/>
              <w:t>The right eye of each animals was treated and the left eye</w:t>
            </w:r>
            <w:r>
              <w:br/>
              <w:t>served as control.</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irritation score: 5/110</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Study performed at Industrial Biotest.</w:t>
            </w:r>
          </w:p>
        </w:tc>
      </w:tr>
      <w:tr w:rsidR="00C56345">
        <w:trPr>
          <w:cantSplit/>
        </w:trPr>
        <w:tc>
          <w:tcPr>
            <w:tcW w:w="2410" w:type="dxa"/>
            <w:tcBorders>
              <w:top w:val="nil"/>
              <w:left w:val="nil"/>
              <w:bottom w:val="nil"/>
              <w:right w:val="nil"/>
            </w:tcBorders>
          </w:tcPr>
          <w:p w:rsidR="00C56345" w:rsidRDefault="00C56345">
            <w:pPr>
              <w:pStyle w:val="MSDS-TZeile"/>
              <w:rPr>
                <w:b/>
                <w:bCs/>
              </w:rPr>
            </w:pPr>
            <w:r>
              <w:t>03.12.2009</w:t>
            </w:r>
          </w:p>
        </w:tc>
        <w:tc>
          <w:tcPr>
            <w:tcW w:w="7155" w:type="dxa"/>
            <w:gridSpan w:val="2"/>
            <w:tcBorders>
              <w:top w:val="nil"/>
              <w:left w:val="nil"/>
              <w:bottom w:val="nil"/>
              <w:right w:val="nil"/>
            </w:tcBorders>
          </w:tcPr>
          <w:p w:rsidR="00C56345" w:rsidRDefault="00C56345">
            <w:pPr>
              <w:pStyle w:val="MSDS-TUZeile"/>
              <w:jc w:val="right"/>
            </w:pPr>
            <w:r>
              <w:t>(17)</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rabbit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rPr>
                <w:color w:val="008000"/>
              </w:rPr>
              <w:t xml:space="preserve"> </w:t>
            </w:r>
            <w:r>
              <w:t>undiluted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w:t>
            </w:r>
            <w:r>
              <w:rPr>
                <w:color w:val="008000"/>
              </w:rPr>
              <w:t xml:space="preserve"> </w:t>
            </w:r>
            <w:r>
              <w:t>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time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24</w:t>
            </w:r>
            <w:r>
              <w:rPr>
                <w:color w:val="008000"/>
              </w:rPr>
              <w:t xml:space="preserve"> </w:t>
            </w:r>
            <w:r>
              <w:t>hour(s)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Comment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not rinsed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moderately irritating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Draize Test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1958</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Information inadequate for assessment</w:t>
            </w:r>
          </w:p>
        </w:tc>
      </w:tr>
      <w:tr w:rsidR="00C56345">
        <w:trPr>
          <w:cantSplit/>
        </w:trPr>
        <w:tc>
          <w:tcPr>
            <w:tcW w:w="2410" w:type="dxa"/>
            <w:tcBorders>
              <w:top w:val="nil"/>
              <w:left w:val="nil"/>
              <w:bottom w:val="nil"/>
              <w:right w:val="nil"/>
            </w:tcBorders>
          </w:tcPr>
          <w:p w:rsidR="00C56345" w:rsidRDefault="00C56345">
            <w:pPr>
              <w:pStyle w:val="MSDS-TZeile"/>
              <w:rPr>
                <w:b/>
                <w:bCs/>
              </w:rPr>
            </w:pPr>
            <w:r>
              <w:t>03.12.2009</w:t>
            </w:r>
          </w:p>
        </w:tc>
        <w:tc>
          <w:tcPr>
            <w:tcW w:w="7155" w:type="dxa"/>
            <w:gridSpan w:val="2"/>
            <w:tcBorders>
              <w:top w:val="nil"/>
              <w:left w:val="nil"/>
              <w:bottom w:val="nil"/>
              <w:right w:val="nil"/>
            </w:tcBorders>
          </w:tcPr>
          <w:p w:rsidR="00C56345" w:rsidRDefault="00C56345">
            <w:pPr>
              <w:pStyle w:val="MSDS-TUZeile"/>
              <w:jc w:val="right"/>
            </w:pPr>
            <w:r>
              <w:t>(26)</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5.3</w:t>
      </w:r>
      <w:r>
        <w:rPr>
          <w:caps w:val="0"/>
        </w:rPr>
        <w:tab/>
      </w:r>
      <w:r>
        <w:rPr>
          <w:caps w:val="0"/>
        </w:rPr>
        <w:tab/>
        <w:t>SENSITIZATION</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510"/>
        <w:gridCol w:w="636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gridSpan w:val="2"/>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Guinea pig maximization test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guinea pig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510" w:type="dxa"/>
            <w:tcBorders>
              <w:top w:val="nil"/>
              <w:left w:val="nil"/>
              <w:bottom w:val="nil"/>
              <w:right w:val="nil"/>
            </w:tcBorders>
          </w:tcPr>
          <w:p w:rsidR="00C56345" w:rsidRDefault="00C56345">
            <w:pPr>
              <w:pStyle w:val="MSDS-TZeile"/>
              <w:rPr>
                <w:vanish/>
                <w:color w:val="008000"/>
              </w:rPr>
            </w:pPr>
            <w:r>
              <w:t>1</w:t>
            </w:r>
            <w:r>
              <w:rPr>
                <w:vertAlign w:val="superscript"/>
              </w:rPr>
              <w:t>st</w:t>
            </w:r>
            <w:r>
              <w:t>:</w:t>
            </w:r>
          </w:p>
        </w:tc>
        <w:tc>
          <w:tcPr>
            <w:tcW w:w="6362" w:type="dxa"/>
            <w:tcBorders>
              <w:top w:val="nil"/>
              <w:left w:val="nil"/>
              <w:bottom w:val="nil"/>
              <w:right w:val="nil"/>
            </w:tcBorders>
          </w:tcPr>
          <w:p w:rsidR="00C56345" w:rsidRDefault="00C56345">
            <w:pPr>
              <w:pStyle w:val="MSDS-TZeile"/>
              <w:ind w:left="0"/>
            </w:pPr>
            <w:r>
              <w:t>Induction 1 % intracutaneous</w:t>
            </w:r>
          </w:p>
        </w:tc>
      </w:tr>
      <w:tr w:rsidR="00C56345">
        <w:trPr>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510" w:type="dxa"/>
            <w:tcBorders>
              <w:top w:val="nil"/>
              <w:left w:val="nil"/>
              <w:bottom w:val="nil"/>
              <w:right w:val="nil"/>
            </w:tcBorders>
          </w:tcPr>
          <w:p w:rsidR="00C56345" w:rsidRDefault="00C56345">
            <w:pPr>
              <w:pStyle w:val="MSDS-TZeile"/>
              <w:rPr>
                <w:vanish/>
                <w:color w:val="008000"/>
              </w:rPr>
            </w:pPr>
            <w:r>
              <w:t>2</w:t>
            </w:r>
            <w:r>
              <w:rPr>
                <w:vertAlign w:val="superscript"/>
              </w:rPr>
              <w:t>nd</w:t>
            </w:r>
            <w:r>
              <w:t>:</w:t>
            </w:r>
          </w:p>
        </w:tc>
        <w:tc>
          <w:tcPr>
            <w:tcW w:w="6362" w:type="dxa"/>
            <w:tcBorders>
              <w:top w:val="nil"/>
              <w:left w:val="nil"/>
              <w:bottom w:val="nil"/>
              <w:right w:val="nil"/>
            </w:tcBorders>
          </w:tcPr>
          <w:p w:rsidR="00C56345" w:rsidRDefault="00C56345">
            <w:pPr>
              <w:pStyle w:val="MSDS-TZeile"/>
              <w:ind w:left="0"/>
            </w:pPr>
            <w:r>
              <w:t>Induction  undiluted occlusive epicutaneous</w:t>
            </w:r>
          </w:p>
        </w:tc>
      </w:tr>
      <w:tr w:rsidR="00C56345">
        <w:trPr>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510" w:type="dxa"/>
            <w:tcBorders>
              <w:top w:val="nil"/>
              <w:left w:val="nil"/>
              <w:bottom w:val="nil"/>
              <w:right w:val="nil"/>
            </w:tcBorders>
          </w:tcPr>
          <w:p w:rsidR="00C56345" w:rsidRDefault="00C56345">
            <w:pPr>
              <w:pStyle w:val="MSDS-TZeile"/>
              <w:rPr>
                <w:vanish/>
                <w:color w:val="008000"/>
              </w:rPr>
            </w:pPr>
            <w:r>
              <w:t>3</w:t>
            </w:r>
            <w:r>
              <w:rPr>
                <w:vertAlign w:val="superscript"/>
              </w:rPr>
              <w:t>rd</w:t>
            </w:r>
            <w:r>
              <w:t>:</w:t>
            </w:r>
          </w:p>
        </w:tc>
        <w:tc>
          <w:tcPr>
            <w:tcW w:w="6362" w:type="dxa"/>
            <w:tcBorders>
              <w:top w:val="nil"/>
              <w:left w:val="nil"/>
              <w:bottom w:val="nil"/>
              <w:right w:val="nil"/>
            </w:tcBorders>
          </w:tcPr>
          <w:p w:rsidR="00C56345" w:rsidRDefault="00C56345">
            <w:pPr>
              <w:pStyle w:val="MSDS-TZeile"/>
              <w:ind w:left="0"/>
            </w:pPr>
            <w:r>
              <w:t>Challenge 75 % occlusive epicutaneous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30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other: paraffin oil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sensitizing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OECD Guide-line 406 "Skin Sensitization"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1992</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510"/>
        <w:gridCol w:w="636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Thirty Dunkin-Hartley guinea-pigs (15 males and 15 females) were allocated to 2 groups: a control group 1 (5 males and 5 females) and a treated group 2 (10 males and 10 females).  The sensitization potential of the test substance was evaluated after a 10-day induction period during which time the animals were treated with paraffin oil (control group) or the test substance (treated group). On day 1, in presence of Freund's complete adjuvant, 0.1 mL of the test substance at a concentration of 1% (w/w) in the vehicle was administered by intradermal route. On day 8, 0.5 mL of the test substance in its original form was applied by cutaneous route during 48 hours by means of an occlusive dressing.  After a period of 12 days without treatment, a challenge cutaneous application of 0.5 mL of the vehicle (left flank) and 0.5 mL of the test substance at a concentration of 75% (w/w) in the vehicle (right flank) were administered to all animals. The test substance and the vehicle were prepared on a dry gauze pad then applied to the skin and held in place for 24 hours by means of an occlusive dressing. Cutaneous reactions on the challenge application sites were then evaluated 24 and 48 hours after removal of the dressing.</w:t>
            </w:r>
            <w:r>
              <w:br/>
            </w:r>
            <w:r>
              <w:br/>
              <w:t>After the final scoring period, the animals were killed and cutaneous samples were taken from the challenge application</w:t>
            </w:r>
            <w:r>
              <w:br/>
              <w:t>sites from all animals. No histological examination was performed on the cutaneous samples.</w:t>
            </w:r>
            <w:r>
              <w:br/>
            </w:r>
            <w:r>
              <w:br/>
              <w:t xml:space="preserve">The sensitivity of the guinea-pigs in CIT experimental conditions were checked in a recent study with a positive sensitizer: Dinitro 2.4 Chlorobenzene.  During induction period the test substance was applied at 0.1% (day 1) and 5% (day 8) concentrations.  At cutaneous challenge </w:t>
            </w:r>
            <w:r>
              <w:lastRenderedPageBreak/>
              <w:t>application, 1% (w/w) was tested on the right flank.</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No clinical signs and no deaths were noted during the study.</w:t>
            </w:r>
            <w:r>
              <w:br/>
            </w:r>
            <w:r>
              <w:br/>
              <w:t>Well-defined to moderate to severe erythema was observed in 9/20 and 7/20 animals in the treated group 24 and 48 hours after removal of the dressing, respectively.</w:t>
            </w:r>
            <w:r>
              <w:br/>
            </w:r>
            <w:r>
              <w:br/>
              <w:t>No effects of the treatment were seen in the control group.</w:t>
            </w:r>
            <w:r>
              <w:br/>
            </w:r>
            <w:r>
              <w:br/>
              <w:t>Reactions attributable to a sensitizing effect well-defined</w:t>
            </w:r>
            <w:r>
              <w:br/>
              <w:t>or more marked erythema) were seen in 45% of the animals.</w:t>
            </w:r>
            <w:r>
              <w:br/>
              <w:t>The guinea-pigs which were used in a recent study showed a</w:t>
            </w:r>
            <w:r>
              <w:br/>
              <w:t>satisfactory sensitization response in 95% animals using a</w:t>
            </w:r>
            <w:r>
              <w:br/>
              <w:t>positive sensitizer.</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Test article name: n-octyl mercaptan</w:t>
            </w:r>
            <w:r>
              <w:br/>
              <w:t>CAS no.: 111-88-6</w:t>
            </w:r>
            <w:r>
              <w:br/>
              <w:t>Source: EAP</w:t>
            </w:r>
            <w:r>
              <w:br/>
              <w:t>Batch 94-000605</w:t>
            </w:r>
            <w:r>
              <w:br/>
              <w:t>Purity 99.44%</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gridSpan w:val="2"/>
            <w:tcBorders>
              <w:top w:val="nil"/>
              <w:left w:val="nil"/>
              <w:bottom w:val="nil"/>
              <w:right w:val="nil"/>
            </w:tcBorders>
          </w:tcPr>
          <w:p w:rsidR="00C56345" w:rsidRDefault="00C56345">
            <w:pPr>
              <w:pStyle w:val="MSDS-TUZeile"/>
            </w:pPr>
            <w:r>
              <w:t>According to the maximization method established by Magnusson and Kligman, cutaneous reactions attributable to the sensitization potential of n-OCTYL MERCAPTAN, at the concentration of 75% (w/w) were observed in 45% of the guinea-pigs.  n-Octyl mercaptan was considered to be a moderate sensitizer.</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(1) valid without restriction</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3"/>
            <w:tcBorders>
              <w:top w:val="nil"/>
              <w:left w:val="nil"/>
              <w:bottom w:val="nil"/>
              <w:right w:val="nil"/>
            </w:tcBorders>
          </w:tcPr>
          <w:p w:rsidR="00C56345" w:rsidRDefault="00C56345">
            <w:pPr>
              <w:pStyle w:val="MSDS-TUZeile"/>
              <w:jc w:val="right"/>
            </w:pPr>
            <w:r>
              <w:t>(4)</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gridSpan w:val="2"/>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Draize Test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guinea pig</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510" w:type="dxa"/>
            <w:tcBorders>
              <w:top w:val="nil"/>
              <w:left w:val="nil"/>
              <w:bottom w:val="nil"/>
              <w:right w:val="nil"/>
            </w:tcBorders>
          </w:tcPr>
          <w:p w:rsidR="00C56345" w:rsidRDefault="00C56345">
            <w:pPr>
              <w:pStyle w:val="MSDS-TZeile"/>
              <w:rPr>
                <w:vanish/>
                <w:color w:val="008000"/>
              </w:rPr>
            </w:pPr>
            <w:r>
              <w:t>1</w:t>
            </w:r>
            <w:r>
              <w:rPr>
                <w:vertAlign w:val="superscript"/>
              </w:rPr>
              <w:t>st</w:t>
            </w:r>
            <w:r>
              <w:t>:</w:t>
            </w:r>
          </w:p>
        </w:tc>
        <w:tc>
          <w:tcPr>
            <w:tcW w:w="6362" w:type="dxa"/>
            <w:tcBorders>
              <w:top w:val="nil"/>
              <w:left w:val="nil"/>
              <w:bottom w:val="nil"/>
              <w:right w:val="nil"/>
            </w:tcBorders>
          </w:tcPr>
          <w:p w:rsidR="00C56345" w:rsidRDefault="00C56345">
            <w:pPr>
              <w:pStyle w:val="MSDS-TZeile"/>
              <w:ind w:left="0"/>
            </w:pPr>
            <w:r>
              <w:t xml:space="preserve">Induction 10 % </w:t>
            </w:r>
          </w:p>
        </w:tc>
      </w:tr>
      <w:tr w:rsidR="00C56345">
        <w:trPr>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510" w:type="dxa"/>
            <w:tcBorders>
              <w:top w:val="nil"/>
              <w:left w:val="nil"/>
              <w:bottom w:val="nil"/>
              <w:right w:val="nil"/>
            </w:tcBorders>
          </w:tcPr>
          <w:p w:rsidR="00C56345" w:rsidRDefault="00C56345">
            <w:pPr>
              <w:pStyle w:val="MSDS-TZeile"/>
              <w:rPr>
                <w:vanish/>
                <w:color w:val="008000"/>
              </w:rPr>
            </w:pPr>
            <w:r>
              <w:t>2</w:t>
            </w:r>
            <w:r>
              <w:rPr>
                <w:vertAlign w:val="superscript"/>
              </w:rPr>
              <w:t>nd</w:t>
            </w:r>
            <w:r>
              <w:t>:</w:t>
            </w:r>
          </w:p>
        </w:tc>
        <w:tc>
          <w:tcPr>
            <w:tcW w:w="6362" w:type="dxa"/>
            <w:tcBorders>
              <w:top w:val="nil"/>
              <w:left w:val="nil"/>
              <w:bottom w:val="nil"/>
              <w:right w:val="nil"/>
            </w:tcBorders>
          </w:tcPr>
          <w:p w:rsidR="00C56345" w:rsidRDefault="00C56345">
            <w:pPr>
              <w:pStyle w:val="MSDS-TZeile"/>
              <w:ind w:left="0"/>
            </w:pPr>
            <w:r>
              <w:t xml:space="preserve">Challenge 5 % </w:t>
            </w:r>
          </w:p>
        </w:tc>
      </w:tr>
      <w:tr w:rsidR="00C56345">
        <w:trPr>
          <w:cantSplit/>
        </w:trPr>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510" w:type="dxa"/>
            <w:tcBorders>
              <w:top w:val="nil"/>
              <w:left w:val="nil"/>
              <w:bottom w:val="nil"/>
              <w:right w:val="nil"/>
            </w:tcBorders>
          </w:tcPr>
          <w:p w:rsidR="00C56345" w:rsidRDefault="00C56345">
            <w:pPr>
              <w:pStyle w:val="MSDS-TZeile"/>
              <w:rPr>
                <w:vanish/>
                <w:color w:val="008000"/>
              </w:rPr>
            </w:pPr>
            <w:r>
              <w:t>3</w:t>
            </w:r>
            <w:r>
              <w:rPr>
                <w:vertAlign w:val="superscript"/>
              </w:rPr>
              <w:t>rd</w:t>
            </w:r>
            <w:r>
              <w:t>:</w:t>
            </w:r>
          </w:p>
        </w:tc>
        <w:tc>
          <w:tcPr>
            <w:tcW w:w="6362" w:type="dxa"/>
            <w:tcBorders>
              <w:top w:val="nil"/>
              <w:left w:val="nil"/>
              <w:bottom w:val="nil"/>
              <w:right w:val="nil"/>
            </w:tcBorders>
          </w:tcPr>
          <w:p w:rsidR="00C56345" w:rsidRDefault="00C56345">
            <w:pPr>
              <w:pStyle w:val="MSDS-TZeile"/>
              <w:ind w:left="0"/>
            </w:pPr>
            <w:r>
              <w:t xml:space="preserve">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Number of animals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10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Vehicle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other: acetone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Classification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 xml:space="preserve">other:" Similar to OECD 406 and OPPTS 870.2600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1983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gridSpan w:val="2"/>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 animals (test substance)/20 DNCB; 4 treatment groups</w:t>
            </w:r>
            <w:r>
              <w:br/>
              <w:t>(5 males and 5 females/treatment group)</w:t>
            </w:r>
            <w:r>
              <w:br/>
              <w:t>Induction: Once/week for three weeks; 2-week no treatment</w:t>
            </w:r>
            <w:r>
              <w:br/>
              <w:t>(rest) period before challenge exposure of induction group;</w:t>
            </w:r>
            <w:r>
              <w:br/>
              <w:t xml:space="preserve">Challenge: once.  </w:t>
            </w:r>
            <w:r>
              <w:br/>
              <w:t>Dose/conc. level:</w:t>
            </w:r>
            <w:r>
              <w:tab/>
            </w:r>
            <w:r>
              <w:tab/>
            </w:r>
            <w:r>
              <w:br/>
              <w:t>0.5 mL of 10% (induction dose) or 5% (challenge dose)</w:t>
            </w:r>
            <w:r>
              <w:br/>
              <w:t>test substance in vehicle;</w:t>
            </w:r>
            <w:r>
              <w:br/>
              <w:t>Concurrent positive controls 0.15% DNCB (induction dose)</w:t>
            </w:r>
            <w:r>
              <w:br/>
              <w:t>0.05% DNCB (challenge dose).</w:t>
            </w:r>
          </w:p>
        </w:tc>
      </w:tr>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Procedure for evaluating dermal responses followed</w:t>
            </w:r>
            <w:r>
              <w:br/>
              <w:t>method developed by Draize.  Procedure recommends</w:t>
            </w:r>
            <w:r>
              <w:br/>
              <w:t>one additional scoring period (72 hours) than the two</w:t>
            </w:r>
            <w:r>
              <w:br/>
              <w:t>most popular assays referenced by guidelines.</w:t>
            </w:r>
            <w:r>
              <w:br/>
            </w:r>
            <w:r>
              <w:br/>
              <w:t>The unpublished report concluded that under the condition of this study the test substance would not be considered a sensitizer; however, when evaluating the results based on the current guideline standards, the conclusion of this study is that the test substance is a weak sensitizer.</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All test substance challenge-phase animals were free of</w:t>
            </w:r>
            <w:r>
              <w:br/>
              <w:t>erythema and edema at all scoring intervals.  Two of ten</w:t>
            </w:r>
            <w:r>
              <w:br/>
            </w:r>
            <w:r>
              <w:lastRenderedPageBreak/>
              <w:t>animals (20%) exposed to the challenge dose of test</w:t>
            </w:r>
            <w:r>
              <w:br/>
              <w:t>substance after exposure to an induction dose of test</w:t>
            </w:r>
            <w:r>
              <w:br/>
              <w:t>substance displayed very slight erythema at 24 hours</w:t>
            </w:r>
            <w:r>
              <w:br/>
              <w:t>post-challenge, that had resolved by 48 hours</w:t>
            </w:r>
            <w:r>
              <w:br/>
              <w:t>post-challenge.  All ten DNCB-induced animals (100%)</w:t>
            </w:r>
            <w:r>
              <w:br/>
              <w:t>displayed very slight to well-defined erythema at 24 hours</w:t>
            </w:r>
            <w:r>
              <w:br/>
              <w:t>after DNCB challenge.  Erythema persisted in 80% of these</w:t>
            </w:r>
            <w:r>
              <w:br/>
              <w:t>animals after 48 hours, thus satisfying the validation</w:t>
            </w:r>
            <w:r>
              <w:br/>
              <w:t>criteria regarding the reliability and sensitivity of the</w:t>
            </w:r>
            <w:r>
              <w:br/>
              <w:t>test system.</w:t>
            </w:r>
            <w:r>
              <w:br/>
              <w:t>Clinical Observations:</w:t>
            </w:r>
            <w:r>
              <w:br/>
              <w:t>No deaths occurred and all animals appeared normal</w:t>
            </w:r>
            <w:r>
              <w:br/>
              <w:t>throughout the study. Body weight data were not reported.</w:t>
            </w:r>
            <w:r>
              <w:br/>
              <w:t>However, since all animals were referred to as normal in</w:t>
            </w:r>
            <w:r>
              <w:br/>
              <w:t>appearance throughout the study, it seems reasonable to</w:t>
            </w:r>
            <w:r>
              <w:br/>
              <w:t>infer no treatment-related effects on body weight occurred.</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no data</w:t>
            </w:r>
            <w:r>
              <w:br/>
              <w:t>Batch: no data</w:t>
            </w:r>
            <w:r>
              <w:br/>
              <w:t>Purity: no data</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Default="00C56345">
            <w:pPr>
              <w:pStyle w:val="MSDS-TUZeile"/>
            </w:pPr>
            <w:r>
              <w:t>n-Octyl mercaptan was considered to be a weak sensitizer.</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 valid with restrictions</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GLP, Comparable to Guideline study; concentrations used in induction and challenge were too low to induce irritation</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(10)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5.4</w:t>
      </w:r>
      <w:r>
        <w:rPr>
          <w:caps w:val="0"/>
        </w:rPr>
        <w:tab/>
      </w:r>
      <w:r>
        <w:rPr>
          <w:caps w:val="0"/>
        </w:rPr>
        <w:tab/>
        <w:t>REPEATED DOSE TOXICITY</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Crj: CD(SD)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Route of admin.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gavage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Male; 35 days, </w:t>
            </w:r>
            <w:r>
              <w:br/>
              <w:t>Female; from 14 days before mating to day 4 of lactation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Frequency of treatm.</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Once daily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Post 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Terminal killing:</w:t>
            </w:r>
            <w:r>
              <w:br/>
              <w:t xml:space="preserve"> Male; day 36,</w:t>
            </w:r>
            <w:r>
              <w:br/>
              <w:t xml:space="preserve"> Female; day 5 of lactation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0 (vehicle), 10, 50, 250 mg/kg bw/day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Control group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 concurrent vehicle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NOAEL</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 50 </w:t>
            </w:r>
            <w:r>
              <w:fldChar w:fldCharType="begin"/>
            </w:r>
            <w:r>
              <w:instrText xml:space="preserve"> IF "50" &lt;&gt; "" "</w:instrText>
            </w:r>
            <w:r>
              <w:rPr>
                <w:vanish/>
              </w:rPr>
              <w:instrText>.</w:instrText>
            </w:r>
            <w:r>
              <w:fldChar w:fldCharType="begin"/>
            </w:r>
            <w:r>
              <w:instrText xml:space="preserve"> IF "" &lt;&gt; "" "-" </w:instrText>
            </w:r>
            <w:r>
              <w:fldChar w:fldCharType="end"/>
            </w:r>
            <w:r>
              <w:instrText xml:space="preserve">" </w:instrText>
            </w:r>
            <w:r>
              <w:fldChar w:fldCharType="end"/>
            </w:r>
            <w:r>
              <w:t xml:space="preserve">  mg/kg bw</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OECD combined study TG422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Study Type:  Combined repeated dose/reproductive/developmental toxicity screening study</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Mortality and clinical signs</w:t>
            </w:r>
            <w:r>
              <w:br/>
              <w:t>-Mortality</w:t>
            </w:r>
            <w:r>
              <w:br/>
              <w:t>--Male and female</w:t>
            </w:r>
            <w:r>
              <w:br/>
              <w:t>---At all treated groups</w:t>
            </w:r>
            <w:r>
              <w:br/>
              <w:t xml:space="preserve">   No deaths were observed.</w:t>
            </w:r>
            <w:r>
              <w:br/>
            </w:r>
            <w:r>
              <w:br/>
              <w:t>-Clinical signs</w:t>
            </w:r>
            <w:r>
              <w:br/>
              <w:t>--Male</w:t>
            </w:r>
            <w:r>
              <w:br/>
              <w:t>---At 250 mg/kg bw/day group</w:t>
            </w:r>
            <w:r>
              <w:br/>
              <w:t xml:space="preserve">   Salivation and decrease in locomotor activity were</w:t>
            </w:r>
            <w:r>
              <w:br/>
            </w:r>
            <w:r>
              <w:lastRenderedPageBreak/>
              <w:t>observed.</w:t>
            </w:r>
            <w:r>
              <w:br/>
              <w:t>---At 10 and 50 mg/kg bw/day group</w:t>
            </w:r>
            <w:r>
              <w:br/>
              <w:t xml:space="preserve">   No abnormality was observed.</w:t>
            </w:r>
            <w:r>
              <w:br/>
            </w:r>
            <w:r>
              <w:br/>
              <w:t>--Female</w:t>
            </w:r>
            <w:r>
              <w:br/>
              <w:t>---At 250 mg/kg bw/day group</w:t>
            </w:r>
            <w:r>
              <w:br/>
              <w:t xml:space="preserve">   Salivation, abnormal gait and decrease in locomotor</w:t>
            </w:r>
            <w:r>
              <w:br/>
              <w:t>activity were observed.</w:t>
            </w:r>
            <w:r>
              <w:br/>
              <w:t>---At 10 and 50 mg/kg bw/day group</w:t>
            </w:r>
            <w:r>
              <w:br/>
              <w:t xml:space="preserve">   No abnormality was observed.</w:t>
            </w:r>
            <w:r>
              <w:br/>
            </w:r>
            <w:r>
              <w:br/>
              <w:t>(2) Body weight and body weight gain</w:t>
            </w:r>
            <w:r>
              <w:br/>
              <w:t>-Male</w:t>
            </w:r>
            <w:r>
              <w:br/>
              <w:t>--At 250 mg/kg bw/day group</w:t>
            </w:r>
            <w:r>
              <w:br/>
              <w:t xml:space="preserve">  The body weight and body weight gain were lower than that</w:t>
            </w:r>
            <w:r>
              <w:br/>
              <w:t>of control group in the later period of administration.</w:t>
            </w:r>
            <w:r>
              <w:br/>
              <w:t>--At 10 and 50 mg/kg bw/day group</w:t>
            </w:r>
            <w:r>
              <w:br/>
              <w:t xml:space="preserve">  The body weight was similar with that of control group.</w:t>
            </w:r>
            <w:r>
              <w:br/>
            </w:r>
            <w:r>
              <w:br/>
              <w:t>-Female</w:t>
            </w:r>
            <w:r>
              <w:br/>
              <w:t>--At 250 mg/kg bw/day group</w:t>
            </w:r>
            <w:r>
              <w:br/>
              <w:t xml:space="preserve">  The body weight gain was lower than that of control group.</w:t>
            </w:r>
            <w:r>
              <w:br/>
              <w:t>--At 10 and 50 mg/kg bw/day group</w:t>
            </w:r>
            <w:r>
              <w:br/>
              <w:t xml:space="preserve">  The body weight was similar with that of control group.</w:t>
            </w:r>
            <w:r>
              <w:br/>
            </w:r>
            <w:r>
              <w:br/>
              <w:t>(3) Food consumption and water consumption (male)</w:t>
            </w:r>
            <w:r>
              <w:br/>
              <w:t>-Male</w:t>
            </w:r>
            <w:r>
              <w:br/>
              <w:t>--At all treated groups</w:t>
            </w:r>
            <w:r>
              <w:br/>
              <w:t xml:space="preserve">  There were no statistical significances in food</w:t>
            </w:r>
            <w:r>
              <w:br/>
              <w:t>consumption and water consumption.</w:t>
            </w:r>
            <w:r>
              <w:br/>
            </w:r>
            <w:r>
              <w:br/>
              <w:t>-Female</w:t>
            </w:r>
            <w:r>
              <w:br/>
              <w:t>--At 250 mg/kg bw/day group</w:t>
            </w:r>
            <w:r>
              <w:br/>
              <w:t xml:space="preserve">  The food consumption was lower than that of control group.</w:t>
            </w:r>
            <w:r>
              <w:br/>
              <w:t>--At 10 and 50 mg/kg bw/day group</w:t>
            </w:r>
            <w:r>
              <w:br/>
              <w:t xml:space="preserve">  The food consumption was similar with that of control</w:t>
            </w:r>
            <w:r>
              <w:br/>
              <w:t>group.</w:t>
            </w:r>
            <w:r>
              <w:br/>
            </w:r>
            <w:r>
              <w:br/>
              <w:t>(4) Urinalysis (male)</w:t>
            </w:r>
            <w:r>
              <w:br/>
              <w:t>-Male</w:t>
            </w:r>
            <w:r>
              <w:br/>
              <w:t>--At all treated groups</w:t>
            </w:r>
            <w:r>
              <w:br/>
              <w:t xml:space="preserve">  There were no toxicological significances related with</w:t>
            </w:r>
            <w:r>
              <w:br/>
              <w:t>test substance.</w:t>
            </w:r>
            <w:r>
              <w:br/>
            </w:r>
            <w:r>
              <w:br/>
              <w:t>(5) Hematology</w:t>
            </w:r>
            <w:r>
              <w:br/>
              <w:t>-Male</w:t>
            </w:r>
            <w:r>
              <w:br/>
              <w:t>--At 250 mg/kg bw/day group</w:t>
            </w:r>
            <w:r>
              <w:br/>
              <w:t xml:space="preserve">  Decrease in red blood cell count, hemoglobin concentration and MCHC</w:t>
            </w:r>
            <w:r>
              <w:br/>
              <w:t xml:space="preserve">  Increase in MCV and reticulocyte ratio</w:t>
            </w:r>
            <w:r>
              <w:br/>
              <w:t>--At 10 and 50 mg/kg bw/day group</w:t>
            </w:r>
            <w:r>
              <w:br/>
              <w:t xml:space="preserve">  There were no toxicological significances related with</w:t>
            </w:r>
            <w:r>
              <w:br/>
              <w:t>test substance.</w:t>
            </w:r>
            <w:r>
              <w:br/>
            </w:r>
            <w:r>
              <w:br/>
              <w:t>-Female</w:t>
            </w:r>
            <w:r>
              <w:br/>
              <w:t>--At 250 mg/kg bw/day group</w:t>
            </w:r>
            <w:r>
              <w:br/>
              <w:t xml:space="preserve">  Decrease in red blood cell count and MCHC</w:t>
            </w:r>
            <w:r>
              <w:br/>
              <w:t xml:space="preserve">  Increase in MCV, MCH and reticulocyte ratio</w:t>
            </w:r>
            <w:r>
              <w:br/>
              <w:t>--At 10 and 50 mg/kg bw/day group</w:t>
            </w:r>
            <w:r>
              <w:br/>
              <w:t xml:space="preserve">  There were no toxicological significances related with</w:t>
            </w:r>
            <w:r>
              <w:br/>
              <w:t>test substance.</w:t>
            </w:r>
            <w:r>
              <w:br/>
            </w:r>
            <w:r>
              <w:br/>
              <w:t>(6) Blood chemistry</w:t>
            </w:r>
            <w:r>
              <w:br/>
            </w:r>
            <w:r>
              <w:lastRenderedPageBreak/>
              <w:t>-Male</w:t>
            </w:r>
            <w:r>
              <w:br/>
              <w:t>--At 250 mg/kg bw/day group</w:t>
            </w:r>
            <w:r>
              <w:br/>
              <w:t xml:space="preserve">  Decrease in concentration of chloride</w:t>
            </w:r>
            <w:r>
              <w:br/>
              <w:t xml:space="preserve">  Increase in concentration of albumin and calcium, and A/G</w:t>
            </w:r>
            <w:r>
              <w:br/>
              <w:t>ratio</w:t>
            </w:r>
            <w:r>
              <w:br/>
              <w:t>--At 10 and 50 mg/kg bw/day group</w:t>
            </w:r>
            <w:r>
              <w:br/>
              <w:t xml:space="preserve">  There were no toxicological significances related with</w:t>
            </w:r>
            <w:r>
              <w:br/>
              <w:t>test substance.</w:t>
            </w:r>
            <w:r>
              <w:br/>
            </w:r>
            <w:r>
              <w:br/>
              <w:t>-Female</w:t>
            </w:r>
            <w:r>
              <w:br/>
              <w:t>--At 250 mg/kg bw/day group</w:t>
            </w:r>
            <w:r>
              <w:br/>
              <w:t xml:space="preserve">  Decrease in ALAT (GPT) and total bilirubin</w:t>
            </w:r>
            <w:r>
              <w:br/>
              <w:t xml:space="preserve">  Increase in concentration of triglyceride</w:t>
            </w:r>
            <w:r>
              <w:br/>
              <w:t>--At 10 and 50 mg/kg bw/day group</w:t>
            </w:r>
            <w:r>
              <w:br/>
              <w:t xml:space="preserve">  There were no toxicological significances related with</w:t>
            </w:r>
            <w:r>
              <w:br/>
              <w:t>test substance.</w:t>
            </w:r>
            <w:r>
              <w:br/>
            </w:r>
            <w:r>
              <w:br/>
              <w:t>(7) Organ weight</w:t>
            </w:r>
            <w:r>
              <w:br/>
              <w:t>-Male</w:t>
            </w:r>
            <w:r>
              <w:br/>
              <w:t>--At 250 mg/kg bw/day group</w:t>
            </w:r>
            <w:r>
              <w:br/>
              <w:t xml:space="preserve">  Increase in weight of spleen (absolute and relative),</w:t>
            </w:r>
            <w:r>
              <w:br/>
              <w:t>liver (relative), kidney (relative), heart (relative)</w:t>
            </w:r>
            <w:r>
              <w:br/>
              <w:t xml:space="preserve">  Decrease in weight of thymus (absolute and relative); not</w:t>
            </w:r>
            <w:r>
              <w:br/>
              <w:t>statistical significant</w:t>
            </w:r>
            <w:r>
              <w:br/>
              <w:t>--At 50 mg/kg bw/day group</w:t>
            </w:r>
            <w:r>
              <w:br/>
              <w:t xml:space="preserve">  Increase in weight of liver (relative)</w:t>
            </w:r>
            <w:r>
              <w:br/>
              <w:t>--At 10 mg/kg bw/day group</w:t>
            </w:r>
            <w:r>
              <w:br/>
              <w:t xml:space="preserve">  There were no toxicological significances related with</w:t>
            </w:r>
            <w:r>
              <w:br/>
              <w:t>test substance.</w:t>
            </w:r>
            <w:r>
              <w:br/>
            </w:r>
            <w:r>
              <w:br/>
              <w:t>Table 1. Absolute organ weight</w:t>
            </w:r>
            <w:r>
              <w:br/>
              <w:t xml:space="preserve">-Male </w:t>
            </w:r>
            <w:r>
              <w:br/>
              <w:t>----------------------------------------------------------</w:t>
            </w:r>
            <w:r>
              <w:br/>
              <w:t>Dose (mg/kg bw/day)</w:t>
            </w:r>
            <w:r>
              <w:br/>
            </w:r>
            <w:r>
              <w:tab/>
              <w:t>0</w:t>
            </w:r>
            <w:r>
              <w:tab/>
              <w:t>10</w:t>
            </w:r>
            <w:r>
              <w:tab/>
              <w:t>50</w:t>
            </w:r>
            <w:r>
              <w:tab/>
              <w:t>250</w:t>
            </w:r>
            <w:r>
              <w:br/>
              <w:t>----------------------------------------------------------</w:t>
            </w:r>
            <w:r>
              <w:br/>
              <w:t>No. of animals</w:t>
            </w:r>
            <w:r>
              <w:br/>
            </w:r>
            <w:r>
              <w:tab/>
              <w:t>12</w:t>
            </w:r>
            <w:r>
              <w:tab/>
              <w:t>12</w:t>
            </w:r>
            <w:r>
              <w:tab/>
              <w:t>12</w:t>
            </w:r>
            <w:r>
              <w:tab/>
              <w:t>12</w:t>
            </w:r>
            <w:r>
              <w:br/>
              <w:t>Terminal body weight (g)</w:t>
            </w:r>
            <w:r>
              <w:br/>
            </w:r>
            <w:r>
              <w:tab/>
              <w:t>461.8</w:t>
            </w:r>
            <w:r>
              <w:tab/>
              <w:t>481.2</w:t>
            </w:r>
            <w:r>
              <w:tab/>
              <w:t>470.5</w:t>
            </w:r>
            <w:r>
              <w:tab/>
              <w:t>436.3</w:t>
            </w:r>
            <w:r>
              <w:br/>
              <w:t>Thymus (mg)</w:t>
            </w:r>
            <w:r>
              <w:br/>
            </w:r>
            <w:r>
              <w:tab/>
              <w:t>350.0</w:t>
            </w:r>
            <w:r>
              <w:tab/>
              <w:t>431.3</w:t>
            </w:r>
            <w:r>
              <w:tab/>
              <w:t>413.1</w:t>
            </w:r>
            <w:r>
              <w:tab/>
              <w:t>288.1</w:t>
            </w:r>
            <w:r>
              <w:br/>
              <w:t>Spleen (g)</w:t>
            </w:r>
            <w:r>
              <w:br/>
            </w:r>
            <w:r>
              <w:tab/>
              <w:t>0.748</w:t>
            </w:r>
            <w:r>
              <w:tab/>
              <w:t>0.788</w:t>
            </w:r>
            <w:r>
              <w:tab/>
              <w:t>0.786</w:t>
            </w:r>
            <w:r>
              <w:tab/>
              <w:t>0.903**</w:t>
            </w:r>
            <w:r>
              <w:br/>
              <w:t>----------------------------------------------------------</w:t>
            </w:r>
            <w:r>
              <w:br/>
              <w:t>*: Significant difference from control, p&lt;0.05</w:t>
            </w:r>
            <w:r>
              <w:br/>
              <w:t>**: Significant difference from control, p&lt;0.01</w:t>
            </w:r>
            <w:r>
              <w:br/>
            </w:r>
            <w:r>
              <w:br/>
              <w:t>Table 2. Relative organ weight</w:t>
            </w:r>
            <w:r>
              <w:br/>
              <w:t xml:space="preserve">-Male </w:t>
            </w:r>
            <w:r>
              <w:br/>
              <w:t>----------------------------------------------------------</w:t>
            </w:r>
            <w:r>
              <w:br/>
              <w:t>Dose (mg/kg bw/day)</w:t>
            </w:r>
            <w:r>
              <w:br/>
            </w:r>
            <w:r>
              <w:tab/>
              <w:t>0</w:t>
            </w:r>
            <w:r>
              <w:tab/>
              <w:t>10</w:t>
            </w:r>
            <w:r>
              <w:tab/>
              <w:t>50</w:t>
            </w:r>
            <w:r>
              <w:tab/>
              <w:t>250</w:t>
            </w:r>
            <w:r>
              <w:br/>
              <w:t>----------------------------------------------------------</w:t>
            </w:r>
            <w:r>
              <w:br/>
              <w:t>No. of animals</w:t>
            </w:r>
            <w:r>
              <w:br/>
            </w:r>
            <w:r>
              <w:tab/>
              <w:t>12</w:t>
            </w:r>
            <w:r>
              <w:tab/>
              <w:t>12</w:t>
            </w:r>
            <w:r>
              <w:tab/>
              <w:t>12</w:t>
            </w:r>
            <w:r>
              <w:tab/>
              <w:t>12</w:t>
            </w:r>
            <w:r>
              <w:br/>
              <w:t>Heart</w:t>
            </w:r>
            <w:r>
              <w:br/>
            </w:r>
            <w:r>
              <w:tab/>
              <w:t>0.298</w:t>
            </w:r>
            <w:r>
              <w:tab/>
              <w:t>0.288</w:t>
            </w:r>
            <w:r>
              <w:tab/>
              <w:t>0.300</w:t>
            </w:r>
            <w:r>
              <w:tab/>
              <w:t>0.323**</w:t>
            </w:r>
            <w:r>
              <w:br/>
              <w:t>Liver</w:t>
            </w:r>
            <w:r>
              <w:br/>
            </w:r>
            <w:r>
              <w:tab/>
              <w:t>2.498</w:t>
            </w:r>
            <w:r>
              <w:tab/>
              <w:t>2.528</w:t>
            </w:r>
            <w:r>
              <w:tab/>
              <w:t>2.712*</w:t>
            </w:r>
            <w:r>
              <w:tab/>
              <w:t>2.925**</w:t>
            </w:r>
            <w:r>
              <w:br/>
              <w:t>Spleen</w:t>
            </w:r>
            <w:r>
              <w:br/>
            </w:r>
            <w:r>
              <w:tab/>
              <w:t>0.163</w:t>
            </w:r>
            <w:r>
              <w:tab/>
              <w:t>0.163</w:t>
            </w:r>
            <w:r>
              <w:tab/>
              <w:t>0.168</w:t>
            </w:r>
            <w:r>
              <w:tab/>
              <w:t>0.205**</w:t>
            </w:r>
            <w:r>
              <w:br/>
            </w:r>
            <w:r>
              <w:lastRenderedPageBreak/>
              <w:t>Kidney</w:t>
            </w:r>
            <w:r>
              <w:br/>
            </w:r>
            <w:r>
              <w:tab/>
              <w:t>0.678</w:t>
            </w:r>
            <w:r>
              <w:tab/>
              <w:t>0.688</w:t>
            </w:r>
            <w:r>
              <w:tab/>
              <w:t>0.698</w:t>
            </w:r>
            <w:r>
              <w:tab/>
              <w:t>0.746**</w:t>
            </w:r>
            <w:r>
              <w:br/>
              <w:t>----------------------------------------------------------</w:t>
            </w:r>
            <w:r>
              <w:br/>
              <w:t>*: Significant difference from control, p&lt;0.05</w:t>
            </w:r>
            <w:r>
              <w:br/>
              <w:t>**: Significant difference from control, p&lt;0.01</w:t>
            </w:r>
            <w:r>
              <w:br/>
            </w:r>
            <w:r>
              <w:br/>
              <w:t>-Female</w:t>
            </w:r>
            <w:r>
              <w:br/>
              <w:t>--At 250 mg/kg bw/day group</w:t>
            </w:r>
            <w:r>
              <w:br/>
              <w:t xml:space="preserve">  Increase in weight of spleen (absolute and relative),</w:t>
            </w:r>
            <w:r>
              <w:br/>
              <w:t>liver (absolute and relative), adrenal (absolute and</w:t>
            </w:r>
            <w:r>
              <w:br/>
              <w:t>relative), kidney (relative)</w:t>
            </w:r>
            <w:r>
              <w:br/>
              <w:t xml:space="preserve">  Decrease in weight of thymus (absolute and relative); not</w:t>
            </w:r>
            <w:r>
              <w:br/>
              <w:t>statistically significant</w:t>
            </w:r>
            <w:r>
              <w:br/>
              <w:t>--At 10 and 50 mg/kg bw/day group</w:t>
            </w:r>
            <w:r>
              <w:br/>
              <w:t xml:space="preserve">  There were no toxicological significances related with</w:t>
            </w:r>
            <w:r>
              <w:br/>
              <w:t>test substance.</w:t>
            </w:r>
            <w:r>
              <w:br/>
            </w:r>
            <w:r>
              <w:br/>
              <w:t>Table 3. Absolute organ weight</w:t>
            </w:r>
            <w:r>
              <w:br/>
              <w:t xml:space="preserve">-Female </w:t>
            </w:r>
            <w:r>
              <w:br/>
              <w:t>----------------------------------------------------------</w:t>
            </w:r>
            <w:r>
              <w:br/>
              <w:t>Dose (mg/kg bw/day)</w:t>
            </w:r>
            <w:r>
              <w:br/>
            </w:r>
            <w:r>
              <w:tab/>
              <w:t>0</w:t>
            </w:r>
            <w:r>
              <w:tab/>
              <w:t>10</w:t>
            </w:r>
            <w:r>
              <w:tab/>
              <w:t>50</w:t>
            </w:r>
            <w:r>
              <w:tab/>
              <w:t>250</w:t>
            </w:r>
            <w:r>
              <w:br/>
              <w:t>----------------------------------------------------------</w:t>
            </w:r>
            <w:r>
              <w:br/>
              <w:t>No. of animals</w:t>
            </w:r>
            <w:r>
              <w:br/>
            </w:r>
            <w:r>
              <w:tab/>
              <w:t>11</w:t>
            </w:r>
            <w:r>
              <w:tab/>
              <w:t>12</w:t>
            </w:r>
            <w:r>
              <w:tab/>
              <w:t>11</w:t>
            </w:r>
            <w:r>
              <w:tab/>
              <w:t>12</w:t>
            </w:r>
            <w:r>
              <w:br/>
              <w:t>Terminal body weight (g)</w:t>
            </w:r>
            <w:r>
              <w:br/>
            </w:r>
            <w:r>
              <w:tab/>
              <w:t>298.5</w:t>
            </w:r>
            <w:r>
              <w:tab/>
              <w:t>313.0</w:t>
            </w:r>
            <w:r>
              <w:tab/>
              <w:t>303.8</w:t>
            </w:r>
            <w:r>
              <w:tab/>
              <w:t>287.5</w:t>
            </w:r>
            <w:r>
              <w:br/>
              <w:t>Thymus (mg)</w:t>
            </w:r>
            <w:r>
              <w:br/>
            </w:r>
            <w:r>
              <w:tab/>
              <w:t>202.4</w:t>
            </w:r>
            <w:r>
              <w:tab/>
              <w:t>228.8</w:t>
            </w:r>
            <w:r>
              <w:tab/>
              <w:t>212.5</w:t>
            </w:r>
            <w:r>
              <w:tab/>
              <w:t>159.5</w:t>
            </w:r>
            <w:r>
              <w:br/>
              <w:t>Liver (g)</w:t>
            </w:r>
            <w:r>
              <w:br/>
            </w:r>
            <w:r>
              <w:tab/>
              <w:t>10.266</w:t>
            </w:r>
            <w:r>
              <w:tab/>
              <w:t>10.925</w:t>
            </w:r>
            <w:r>
              <w:tab/>
              <w:t>10.560</w:t>
            </w:r>
            <w:r>
              <w:tab/>
              <w:t>11.349*</w:t>
            </w:r>
            <w:r>
              <w:br/>
              <w:t>Spleen (g)</w:t>
            </w:r>
            <w:r>
              <w:br/>
            </w:r>
            <w:r>
              <w:tab/>
              <w:t>0.603</w:t>
            </w:r>
            <w:r>
              <w:tab/>
              <w:t>0.700</w:t>
            </w:r>
            <w:r>
              <w:tab/>
              <w:t>0.669</w:t>
            </w:r>
            <w:r>
              <w:tab/>
              <w:t>0.902**</w:t>
            </w:r>
            <w:r>
              <w:br/>
              <w:t>Adrenal (mg)</w:t>
            </w:r>
            <w:r>
              <w:br/>
            </w:r>
            <w:r>
              <w:tab/>
              <w:t>74.35</w:t>
            </w:r>
            <w:r>
              <w:tab/>
              <w:t>70.74</w:t>
            </w:r>
            <w:r>
              <w:tab/>
              <w:t>74.00</w:t>
            </w:r>
            <w:r>
              <w:tab/>
              <w:t>93.01**</w:t>
            </w:r>
            <w:r>
              <w:br/>
              <w:t>-----------------------------------------------------------</w:t>
            </w:r>
            <w:r>
              <w:br/>
              <w:t>*: Significant difference from control, p&lt;0.05</w:t>
            </w:r>
            <w:r>
              <w:br/>
              <w:t>**: Significant difference from control, p&lt;0.01</w:t>
            </w:r>
            <w:r>
              <w:br/>
            </w:r>
            <w:r>
              <w:br/>
              <w:t>Table 4. Relative organ weight</w:t>
            </w:r>
            <w:r>
              <w:br/>
              <w:t xml:space="preserve">-Female </w:t>
            </w:r>
            <w:r>
              <w:br/>
              <w:t>-----------------------------------------------------------</w:t>
            </w:r>
            <w:r>
              <w:br/>
              <w:t>Dose (mg/kg bw/day)</w:t>
            </w:r>
            <w:r>
              <w:br/>
            </w:r>
            <w:r>
              <w:tab/>
              <w:t>0</w:t>
            </w:r>
            <w:r>
              <w:tab/>
              <w:t>10</w:t>
            </w:r>
            <w:r>
              <w:tab/>
              <w:t>50</w:t>
            </w:r>
            <w:r>
              <w:tab/>
              <w:t>250</w:t>
            </w:r>
            <w:r>
              <w:br/>
              <w:t>------------------------------------------------------------</w:t>
            </w:r>
            <w:r>
              <w:br/>
              <w:t>No. of animals</w:t>
            </w:r>
            <w:r>
              <w:br/>
            </w:r>
            <w:r>
              <w:tab/>
              <w:t>11</w:t>
            </w:r>
            <w:r>
              <w:tab/>
              <w:t>12</w:t>
            </w:r>
            <w:r>
              <w:tab/>
              <w:t>11</w:t>
            </w:r>
            <w:r>
              <w:tab/>
              <w:t>12</w:t>
            </w:r>
            <w:r>
              <w:br/>
              <w:t>Thymus (10E-3)</w:t>
            </w:r>
            <w:r>
              <w:br/>
            </w:r>
            <w:r>
              <w:tab/>
              <w:t>67.05</w:t>
            </w:r>
            <w:r>
              <w:tab/>
              <w:t>72.46</w:t>
            </w:r>
            <w:r>
              <w:tab/>
              <w:t>68.68</w:t>
            </w:r>
            <w:r>
              <w:tab/>
              <w:t>54.82</w:t>
            </w:r>
            <w:r>
              <w:br/>
              <w:t>Liver</w:t>
            </w:r>
            <w:r>
              <w:br/>
            </w:r>
            <w:r>
              <w:tab/>
              <w:t>3.436</w:t>
            </w:r>
            <w:r>
              <w:tab/>
              <w:t>3.491</w:t>
            </w:r>
            <w:r>
              <w:tab/>
              <w:t>3.481</w:t>
            </w:r>
            <w:r>
              <w:tab/>
              <w:t>3.945**</w:t>
            </w:r>
            <w:r>
              <w:br/>
              <w:t>Spleen</w:t>
            </w:r>
            <w:r>
              <w:br/>
            </w:r>
            <w:r>
              <w:tab/>
              <w:t>0.202</w:t>
            </w:r>
            <w:r>
              <w:tab/>
              <w:t>0.223</w:t>
            </w:r>
            <w:r>
              <w:tab/>
              <w:t>0.221</w:t>
            </w:r>
            <w:r>
              <w:tab/>
              <w:t>0.313**</w:t>
            </w:r>
            <w:r>
              <w:br/>
              <w:t>Kidney</w:t>
            </w:r>
            <w:r>
              <w:br/>
            </w:r>
            <w:r>
              <w:tab/>
              <w:t>0.662</w:t>
            </w:r>
            <w:r>
              <w:tab/>
              <w:t>0.638</w:t>
            </w:r>
            <w:r>
              <w:tab/>
              <w:t>0.638</w:t>
            </w:r>
            <w:r>
              <w:tab/>
              <w:t>0.717**</w:t>
            </w:r>
            <w:r>
              <w:br/>
              <w:t>Adrenal (10E-3)</w:t>
            </w:r>
            <w:r>
              <w:br/>
            </w:r>
            <w:r>
              <w:tab/>
              <w:t>24.93</w:t>
            </w:r>
            <w:r>
              <w:tab/>
              <w:t>22.64</w:t>
            </w:r>
            <w:r>
              <w:tab/>
              <w:t>24.40</w:t>
            </w:r>
            <w:r>
              <w:tab/>
              <w:t>32.48**</w:t>
            </w:r>
            <w:r>
              <w:br/>
              <w:t>----------------------------------------------------------</w:t>
            </w:r>
            <w:r>
              <w:br/>
              <w:t>*: Significant difference from control, p&lt;0.05</w:t>
            </w:r>
            <w:r>
              <w:br/>
              <w:t>**: Significant difference from control, p&lt;0.01</w:t>
            </w:r>
            <w:r>
              <w:br/>
            </w:r>
            <w:r>
              <w:br/>
              <w:t>(8) Necropsy findings</w:t>
            </w:r>
            <w:r>
              <w:br/>
            </w:r>
            <w:r>
              <w:lastRenderedPageBreak/>
              <w:t xml:space="preserve"> See the tables</w:t>
            </w:r>
            <w:r>
              <w:br/>
            </w:r>
            <w:r>
              <w:br/>
              <w:t>Table 5. Necropsy findings</w:t>
            </w:r>
            <w:r>
              <w:br/>
              <w:t>-Male</w:t>
            </w:r>
            <w:r>
              <w:br/>
              <w:t>----------------------------------------------------------</w:t>
            </w:r>
            <w:r>
              <w:br/>
              <w:t>Dose (mg/kg bw/day)</w:t>
            </w:r>
            <w:r>
              <w:br/>
            </w:r>
            <w:r>
              <w:tab/>
            </w:r>
            <w:r>
              <w:tab/>
              <w:t>0</w:t>
            </w:r>
            <w:r>
              <w:tab/>
              <w:t>10</w:t>
            </w:r>
            <w:r>
              <w:tab/>
              <w:t>50</w:t>
            </w:r>
            <w:r>
              <w:tab/>
              <w:t>250</w:t>
            </w:r>
            <w:r>
              <w:br/>
              <w:t>----------------------------------------------------------</w:t>
            </w:r>
            <w:r>
              <w:br/>
              <w:t>No. of animals</w:t>
            </w:r>
            <w:r>
              <w:br/>
            </w:r>
            <w:r>
              <w:tab/>
            </w:r>
            <w:r>
              <w:tab/>
              <w:t>12</w:t>
            </w:r>
            <w:r>
              <w:tab/>
              <w:t>12</w:t>
            </w:r>
            <w:r>
              <w:tab/>
              <w:t>12</w:t>
            </w:r>
            <w:r>
              <w:tab/>
              <w:t>12</w:t>
            </w:r>
            <w:r>
              <w:br/>
              <w:t>Spleen</w:t>
            </w:r>
            <w:r>
              <w:br/>
              <w:t xml:space="preserve"> Dark reddish</w:t>
            </w:r>
            <w:r>
              <w:tab/>
              <w:t>0</w:t>
            </w:r>
            <w:r>
              <w:tab/>
              <w:t>0</w:t>
            </w:r>
            <w:r>
              <w:tab/>
              <w:t>0</w:t>
            </w:r>
            <w:r>
              <w:tab/>
              <w:t>7</w:t>
            </w:r>
            <w:r>
              <w:br/>
              <w:t>Stomach</w:t>
            </w:r>
            <w:r>
              <w:br/>
              <w:t xml:space="preserve"> Thickening of wall, forestomach</w:t>
            </w:r>
            <w:r>
              <w:br/>
            </w:r>
            <w:r>
              <w:tab/>
            </w:r>
            <w:r>
              <w:tab/>
              <w:t>0</w:t>
            </w:r>
            <w:r>
              <w:tab/>
              <w:t>0</w:t>
            </w:r>
            <w:r>
              <w:tab/>
              <w:t>0</w:t>
            </w:r>
            <w:r>
              <w:tab/>
              <w:t>12</w:t>
            </w:r>
            <w:r>
              <w:br/>
              <w:t>----------------------------------------------------------</w:t>
            </w:r>
            <w:r>
              <w:br/>
            </w:r>
            <w:r>
              <w:br/>
              <w:t>Table 6. Necropsy findings</w:t>
            </w:r>
            <w:r>
              <w:br/>
              <w:t>-Female</w:t>
            </w:r>
            <w:r>
              <w:br/>
              <w:t>----------------------------------------------------------</w:t>
            </w:r>
            <w:r>
              <w:br/>
              <w:t>Dose (mg/kg bw/day)</w:t>
            </w:r>
            <w:r>
              <w:br/>
            </w:r>
            <w:r>
              <w:tab/>
            </w:r>
            <w:r>
              <w:tab/>
              <w:t>0</w:t>
            </w:r>
            <w:r>
              <w:tab/>
              <w:t>10</w:t>
            </w:r>
            <w:r>
              <w:tab/>
              <w:t>50</w:t>
            </w:r>
            <w:r>
              <w:tab/>
              <w:t>250</w:t>
            </w:r>
            <w:r>
              <w:br/>
              <w:t>-----------------------------------------------------------</w:t>
            </w:r>
            <w:r>
              <w:br/>
              <w:t>No. of animals</w:t>
            </w:r>
            <w:r>
              <w:br/>
            </w:r>
            <w:r>
              <w:tab/>
            </w:r>
            <w:r>
              <w:tab/>
              <w:t>12</w:t>
            </w:r>
            <w:r>
              <w:tab/>
              <w:t>12</w:t>
            </w:r>
            <w:r>
              <w:tab/>
              <w:t>12</w:t>
            </w:r>
            <w:r>
              <w:tab/>
              <w:t>12</w:t>
            </w:r>
            <w:r>
              <w:br/>
              <w:t>Spleen</w:t>
            </w:r>
            <w:r>
              <w:br/>
              <w:t xml:space="preserve"> Dark reddish</w:t>
            </w:r>
            <w:r>
              <w:tab/>
              <w:t>0</w:t>
            </w:r>
            <w:r>
              <w:tab/>
              <w:t>0</w:t>
            </w:r>
            <w:r>
              <w:tab/>
              <w:t>0</w:t>
            </w:r>
            <w:r>
              <w:tab/>
              <w:t>3</w:t>
            </w:r>
            <w:r>
              <w:br/>
              <w:t xml:space="preserve"> Enlargement</w:t>
            </w:r>
            <w:r>
              <w:tab/>
              <w:t>0</w:t>
            </w:r>
            <w:r>
              <w:tab/>
              <w:t>0</w:t>
            </w:r>
            <w:r>
              <w:tab/>
              <w:t>0</w:t>
            </w:r>
            <w:r>
              <w:tab/>
              <w:t>2</w:t>
            </w:r>
            <w:r>
              <w:br/>
              <w:t>Stomach</w:t>
            </w:r>
            <w:r>
              <w:br/>
              <w:t xml:space="preserve"> Thickening of wall, forestomach</w:t>
            </w:r>
            <w:r>
              <w:br/>
            </w:r>
            <w:r>
              <w:tab/>
            </w:r>
            <w:r>
              <w:tab/>
              <w:t>0</w:t>
            </w:r>
            <w:r>
              <w:tab/>
              <w:t>0</w:t>
            </w:r>
            <w:r>
              <w:tab/>
              <w:t>0</w:t>
            </w:r>
            <w:r>
              <w:tab/>
              <w:t>12</w:t>
            </w:r>
            <w:r>
              <w:br/>
              <w:t>----------------------------------------------------------</w:t>
            </w:r>
            <w:r>
              <w:br/>
            </w:r>
            <w:r>
              <w:br/>
              <w:t xml:space="preserve">(9) Histological findings </w:t>
            </w:r>
            <w:r>
              <w:br/>
              <w:t xml:space="preserve"> See the tables</w:t>
            </w:r>
            <w:r>
              <w:br/>
            </w:r>
            <w:r>
              <w:br/>
              <w:t>Table 7. Histological findings</w:t>
            </w:r>
            <w:r>
              <w:br/>
              <w:t xml:space="preserve">-Male </w:t>
            </w:r>
            <w:r>
              <w:br/>
              <w:t>----------------------------------------------------------</w:t>
            </w:r>
            <w:r>
              <w:br/>
              <w:t>Dose (mg/kg bw/day)</w:t>
            </w:r>
            <w:r>
              <w:br/>
            </w:r>
            <w:r>
              <w:tab/>
            </w:r>
            <w:r>
              <w:tab/>
              <w:t>0</w:t>
            </w:r>
            <w:r>
              <w:tab/>
              <w:t>10</w:t>
            </w:r>
            <w:r>
              <w:tab/>
              <w:t>50</w:t>
            </w:r>
            <w:r>
              <w:tab/>
              <w:t>250</w:t>
            </w:r>
            <w:r>
              <w:br/>
              <w:t>----------------------------------------------------------</w:t>
            </w:r>
            <w:r>
              <w:br/>
              <w:t>No. of animals</w:t>
            </w:r>
            <w:r>
              <w:br/>
            </w:r>
            <w:r>
              <w:tab/>
            </w:r>
            <w:r>
              <w:tab/>
              <w:t>12</w:t>
            </w:r>
            <w:r>
              <w:tab/>
              <w:t>12</w:t>
            </w:r>
            <w:r>
              <w:tab/>
              <w:t>12</w:t>
            </w:r>
            <w:r>
              <w:tab/>
              <w:t>12</w:t>
            </w:r>
            <w:r>
              <w:br/>
              <w:t>Stomach</w:t>
            </w:r>
            <w:r>
              <w:br/>
              <w:t xml:space="preserve"> Edema, forestomach</w:t>
            </w:r>
            <w:r>
              <w:br/>
            </w:r>
            <w:r>
              <w:tab/>
            </w:r>
            <w:r>
              <w:tab/>
              <w:t>0</w:t>
            </w:r>
            <w:r>
              <w:tab/>
              <w:t>0</w:t>
            </w:r>
            <w:r>
              <w:tab/>
              <w:t>2</w:t>
            </w:r>
            <w:r>
              <w:tab/>
              <w:t>10**</w:t>
            </w:r>
            <w:r>
              <w:br/>
              <w:t xml:space="preserve"> Erosion, forestomach</w:t>
            </w:r>
            <w:r>
              <w:br/>
            </w:r>
            <w:r>
              <w:tab/>
            </w:r>
            <w:r>
              <w:tab/>
              <w:t>0</w:t>
            </w:r>
            <w:r>
              <w:tab/>
              <w:t>0</w:t>
            </w:r>
            <w:r>
              <w:tab/>
              <w:t>1</w:t>
            </w:r>
            <w:r>
              <w:tab/>
              <w:t>4*</w:t>
            </w:r>
            <w:r>
              <w:br/>
              <w:t xml:space="preserve"> Hyperkeratosis</w:t>
            </w:r>
            <w:r>
              <w:br/>
            </w:r>
            <w:r>
              <w:tab/>
            </w:r>
            <w:r>
              <w:tab/>
              <w:t>0</w:t>
            </w:r>
            <w:r>
              <w:tab/>
              <w:t>0</w:t>
            </w:r>
            <w:r>
              <w:tab/>
              <w:t>1</w:t>
            </w:r>
            <w:r>
              <w:tab/>
              <w:t>11**</w:t>
            </w:r>
            <w:r>
              <w:br/>
              <w:t xml:space="preserve"> Hyperkeratosis squamous, forestomach</w:t>
            </w:r>
            <w:r>
              <w:br/>
            </w:r>
            <w:r>
              <w:tab/>
            </w:r>
            <w:r>
              <w:tab/>
              <w:t>0</w:t>
            </w:r>
            <w:r>
              <w:tab/>
              <w:t>0</w:t>
            </w:r>
            <w:r>
              <w:tab/>
              <w:t>1</w:t>
            </w:r>
            <w:r>
              <w:tab/>
              <w:t>11**</w:t>
            </w:r>
            <w:r>
              <w:br/>
              <w:t xml:space="preserve"> Inflammatory cell infiltration, forestomach</w:t>
            </w:r>
            <w:r>
              <w:br/>
            </w:r>
            <w:r>
              <w:tab/>
            </w:r>
            <w:r>
              <w:tab/>
              <w:t>0</w:t>
            </w:r>
            <w:r>
              <w:tab/>
              <w:t>0</w:t>
            </w:r>
            <w:r>
              <w:tab/>
              <w:t>1</w:t>
            </w:r>
            <w:r>
              <w:tab/>
              <w:t>10**</w:t>
            </w:r>
            <w:r>
              <w:br/>
              <w:t xml:space="preserve"> Ulcer, forestomach</w:t>
            </w:r>
            <w:r>
              <w:br/>
            </w:r>
            <w:r>
              <w:tab/>
            </w:r>
            <w:r>
              <w:tab/>
              <w:t>0</w:t>
            </w:r>
            <w:r>
              <w:tab/>
              <w:t>0</w:t>
            </w:r>
            <w:r>
              <w:tab/>
              <w:t>0</w:t>
            </w:r>
            <w:r>
              <w:tab/>
              <w:t>1</w:t>
            </w:r>
            <w:r>
              <w:br/>
              <w:t>Spleen</w:t>
            </w:r>
            <w:r>
              <w:br/>
              <w:t xml:space="preserve"> Congestion</w:t>
            </w:r>
            <w:r>
              <w:tab/>
              <w:t>0</w:t>
            </w:r>
            <w:r>
              <w:tab/>
              <w:t>0</w:t>
            </w:r>
            <w:r>
              <w:tab/>
              <w:t>0</w:t>
            </w:r>
            <w:r>
              <w:tab/>
              <w:t>3</w:t>
            </w:r>
            <w:r>
              <w:br/>
              <w:t xml:space="preserve"> Extramedullary hematopoiesis, erythrocytic</w:t>
            </w:r>
            <w:r>
              <w:br/>
            </w:r>
            <w:r>
              <w:tab/>
            </w:r>
            <w:r>
              <w:tab/>
              <w:t>1</w:t>
            </w:r>
            <w:r>
              <w:tab/>
              <w:t>2</w:t>
            </w:r>
            <w:r>
              <w:tab/>
              <w:t>2</w:t>
            </w:r>
            <w:r>
              <w:tab/>
              <w:t>10**</w:t>
            </w:r>
            <w:r>
              <w:br/>
              <w:t xml:space="preserve"> Hemosiderin deposition</w:t>
            </w:r>
            <w:r>
              <w:br/>
            </w:r>
            <w:r>
              <w:lastRenderedPageBreak/>
              <w:tab/>
            </w:r>
            <w:r>
              <w:tab/>
              <w:t>0</w:t>
            </w:r>
            <w:r>
              <w:tab/>
              <w:t>0</w:t>
            </w:r>
            <w:r>
              <w:tab/>
              <w:t>0</w:t>
            </w:r>
            <w:r>
              <w:tab/>
              <w:t>12**</w:t>
            </w:r>
            <w:r>
              <w:br/>
              <w:t>Bone marrow (femur)</w:t>
            </w:r>
            <w:r>
              <w:br/>
              <w:t xml:space="preserve"> Increase in hematopoietic cell, erythrocytic</w:t>
            </w:r>
            <w:r>
              <w:br/>
            </w:r>
            <w:r>
              <w:tab/>
            </w:r>
            <w:r>
              <w:tab/>
              <w:t>0</w:t>
            </w:r>
            <w:r>
              <w:tab/>
              <w:t>0</w:t>
            </w:r>
            <w:r>
              <w:tab/>
              <w:t>0</w:t>
            </w:r>
            <w:r>
              <w:tab/>
              <w:t>5*</w:t>
            </w:r>
            <w:r>
              <w:br/>
              <w:t>Thymus</w:t>
            </w:r>
            <w:r>
              <w:br/>
              <w:t xml:space="preserve"> Atrophy</w:t>
            </w:r>
            <w:r>
              <w:tab/>
              <w:t>0</w:t>
            </w:r>
            <w:r>
              <w:tab/>
              <w:t>0</w:t>
            </w:r>
            <w:r>
              <w:tab/>
              <w:t>0</w:t>
            </w:r>
            <w:r>
              <w:tab/>
              <w:t>2</w:t>
            </w:r>
            <w:r>
              <w:br/>
              <w:t>Liver</w:t>
            </w:r>
            <w:r>
              <w:br/>
              <w:t xml:space="preserve"> Hypertrophy, hepatocyte, centrilobular</w:t>
            </w:r>
            <w:r>
              <w:br/>
            </w:r>
            <w:r>
              <w:tab/>
            </w:r>
            <w:r>
              <w:tab/>
              <w:t>0</w:t>
            </w:r>
            <w:r>
              <w:tab/>
              <w:t>0</w:t>
            </w:r>
            <w:r>
              <w:tab/>
              <w:t>0</w:t>
            </w:r>
            <w:r>
              <w:tab/>
              <w:t>3</w:t>
            </w:r>
            <w:r>
              <w:br/>
              <w:t>-----------------------------------------------------------</w:t>
            </w:r>
            <w:r>
              <w:br/>
              <w:t>*: Significant difference from control, p&lt;0.05</w:t>
            </w:r>
            <w:r>
              <w:br/>
              <w:t>**: Significant difference from control, p&lt;0.01</w:t>
            </w:r>
            <w:r>
              <w:br/>
            </w:r>
            <w:r>
              <w:br/>
              <w:t>Table 8. Histological findings</w:t>
            </w:r>
            <w:r>
              <w:br/>
              <w:t>-Female</w:t>
            </w:r>
            <w:r>
              <w:br/>
              <w:t>----------------------------------------------------------</w:t>
            </w:r>
            <w:r>
              <w:br/>
              <w:t>Dose (mg/kg bw/day)</w:t>
            </w:r>
            <w:r>
              <w:br/>
            </w:r>
            <w:r>
              <w:tab/>
            </w:r>
            <w:r>
              <w:tab/>
              <w:t>0</w:t>
            </w:r>
            <w:r>
              <w:tab/>
              <w:t>10</w:t>
            </w:r>
            <w:r>
              <w:tab/>
              <w:t>50</w:t>
            </w:r>
            <w:r>
              <w:tab/>
              <w:t>250</w:t>
            </w:r>
            <w:r>
              <w:br/>
              <w:t>----------------------------------------------------------</w:t>
            </w:r>
            <w:r>
              <w:br/>
              <w:t>No. of animals</w:t>
            </w:r>
            <w:r>
              <w:br/>
            </w:r>
            <w:r>
              <w:tab/>
            </w:r>
            <w:r>
              <w:tab/>
              <w:t>12</w:t>
            </w:r>
            <w:r>
              <w:tab/>
              <w:t>12</w:t>
            </w:r>
            <w:r>
              <w:tab/>
              <w:t>12</w:t>
            </w:r>
            <w:r>
              <w:tab/>
              <w:t>12</w:t>
            </w:r>
            <w:r>
              <w:br/>
              <w:t>Stomach</w:t>
            </w:r>
            <w:r>
              <w:br/>
              <w:t xml:space="preserve"> Edema, forestomach</w:t>
            </w:r>
            <w:r>
              <w:br/>
            </w:r>
            <w:r>
              <w:tab/>
            </w:r>
            <w:r>
              <w:tab/>
              <w:t>0</w:t>
            </w:r>
            <w:r>
              <w:tab/>
              <w:t>0</w:t>
            </w:r>
            <w:r>
              <w:tab/>
              <w:t>1</w:t>
            </w:r>
            <w:r>
              <w:tab/>
              <w:t>7**</w:t>
            </w:r>
            <w:r>
              <w:br/>
              <w:t xml:space="preserve"> Erosion, forestomach</w:t>
            </w:r>
            <w:r>
              <w:br/>
            </w:r>
            <w:r>
              <w:tab/>
            </w:r>
            <w:r>
              <w:tab/>
              <w:t>0</w:t>
            </w:r>
            <w:r>
              <w:tab/>
              <w:t>0</w:t>
            </w:r>
            <w:r>
              <w:tab/>
              <w:t>0</w:t>
            </w:r>
            <w:r>
              <w:tab/>
              <w:t>3</w:t>
            </w:r>
            <w:r>
              <w:br/>
              <w:t xml:space="preserve"> Hyperkeratosis</w:t>
            </w:r>
            <w:r>
              <w:br/>
            </w:r>
            <w:r>
              <w:tab/>
            </w:r>
            <w:r>
              <w:tab/>
              <w:t>0</w:t>
            </w:r>
            <w:r>
              <w:tab/>
              <w:t>0</w:t>
            </w:r>
            <w:r>
              <w:tab/>
              <w:t>1</w:t>
            </w:r>
            <w:r>
              <w:tab/>
              <w:t>10**</w:t>
            </w:r>
            <w:r>
              <w:br/>
              <w:t xml:space="preserve"> Hyperkeratosis squamous, forestomach</w:t>
            </w:r>
            <w:r>
              <w:br/>
            </w:r>
            <w:r>
              <w:tab/>
            </w:r>
            <w:r>
              <w:tab/>
              <w:t>0</w:t>
            </w:r>
            <w:r>
              <w:tab/>
              <w:t>0</w:t>
            </w:r>
            <w:r>
              <w:tab/>
              <w:t>1</w:t>
            </w:r>
            <w:r>
              <w:tab/>
              <w:t>10**</w:t>
            </w:r>
            <w:r>
              <w:br/>
              <w:t xml:space="preserve"> Inflammatory cell infiltration, forestomach</w:t>
            </w:r>
            <w:r>
              <w:br/>
            </w:r>
            <w:r>
              <w:tab/>
            </w:r>
            <w:r>
              <w:tab/>
              <w:t>0</w:t>
            </w:r>
            <w:r>
              <w:tab/>
              <w:t>0</w:t>
            </w:r>
            <w:r>
              <w:tab/>
              <w:t>1</w:t>
            </w:r>
            <w:r>
              <w:tab/>
              <w:t>6**</w:t>
            </w:r>
            <w:r>
              <w:br/>
              <w:t xml:space="preserve"> Ulcer, forestomach</w:t>
            </w:r>
            <w:r>
              <w:br/>
            </w:r>
            <w:r>
              <w:tab/>
            </w:r>
            <w:r>
              <w:tab/>
              <w:t>0</w:t>
            </w:r>
            <w:r>
              <w:tab/>
              <w:t>0</w:t>
            </w:r>
            <w:r>
              <w:tab/>
              <w:t>1</w:t>
            </w:r>
            <w:r>
              <w:tab/>
              <w:t>0</w:t>
            </w:r>
            <w:r>
              <w:br/>
              <w:t>Spleen</w:t>
            </w:r>
            <w:r>
              <w:br/>
              <w:t xml:space="preserve"> Congestion</w:t>
            </w:r>
            <w:r>
              <w:tab/>
              <w:t>0</w:t>
            </w:r>
            <w:r>
              <w:tab/>
              <w:t>0</w:t>
            </w:r>
            <w:r>
              <w:tab/>
              <w:t>0</w:t>
            </w:r>
            <w:r>
              <w:tab/>
              <w:t>4*</w:t>
            </w:r>
            <w:r>
              <w:br/>
              <w:t xml:space="preserve"> Extramedullary hematopoiesis, erythrocytic</w:t>
            </w:r>
            <w:r>
              <w:br/>
            </w:r>
            <w:r>
              <w:tab/>
            </w:r>
            <w:r>
              <w:tab/>
              <w:t>6</w:t>
            </w:r>
            <w:r>
              <w:tab/>
              <w:t>7</w:t>
            </w:r>
            <w:r>
              <w:tab/>
              <w:t>6</w:t>
            </w:r>
            <w:r>
              <w:tab/>
              <w:t>12**</w:t>
            </w:r>
            <w:r>
              <w:br/>
              <w:t xml:space="preserve"> Hemosiderin deposition</w:t>
            </w:r>
            <w:r>
              <w:br/>
            </w:r>
            <w:r>
              <w:tab/>
            </w:r>
            <w:r>
              <w:tab/>
              <w:t>2</w:t>
            </w:r>
            <w:r>
              <w:tab/>
              <w:t>1</w:t>
            </w:r>
            <w:r>
              <w:tab/>
              <w:t>3</w:t>
            </w:r>
            <w:r>
              <w:tab/>
              <w:t>12**</w:t>
            </w:r>
            <w:r>
              <w:br/>
              <w:t>Thymus</w:t>
            </w:r>
            <w:r>
              <w:br/>
              <w:t xml:space="preserve"> Atrophy</w:t>
            </w:r>
            <w:r>
              <w:tab/>
              <w:t>3</w:t>
            </w:r>
            <w:r>
              <w:tab/>
              <w:t>0</w:t>
            </w:r>
            <w:r>
              <w:tab/>
              <w:t>3</w:t>
            </w:r>
            <w:r>
              <w:tab/>
              <w:t>8*</w:t>
            </w:r>
            <w:r>
              <w:br/>
              <w:t>Adrenal</w:t>
            </w:r>
            <w:r>
              <w:br/>
              <w:t xml:space="preserve"> Hypertrophy, cortical cell, fascicular zone</w:t>
            </w:r>
            <w:r>
              <w:br/>
            </w:r>
            <w:r>
              <w:tab/>
            </w:r>
            <w:r>
              <w:tab/>
              <w:t>0</w:t>
            </w:r>
            <w:r>
              <w:tab/>
              <w:t>0</w:t>
            </w:r>
            <w:r>
              <w:tab/>
              <w:t>0</w:t>
            </w:r>
            <w:r>
              <w:tab/>
              <w:t>2</w:t>
            </w:r>
            <w:r>
              <w:br/>
              <w:t>Lung</w:t>
            </w:r>
            <w:r>
              <w:br/>
              <w:t xml:space="preserve"> Accumulation, foam cell</w:t>
            </w:r>
            <w:r>
              <w:br/>
            </w:r>
            <w:r>
              <w:tab/>
            </w:r>
            <w:r>
              <w:tab/>
              <w:t>0</w:t>
            </w:r>
            <w:r>
              <w:tab/>
              <w:t>0</w:t>
            </w:r>
            <w:r>
              <w:tab/>
              <w:t>1</w:t>
            </w:r>
            <w:r>
              <w:tab/>
              <w:t>3</w:t>
            </w:r>
            <w:r>
              <w:br/>
              <w:t>---------------------------------------------------------</w:t>
            </w:r>
            <w:r>
              <w:br/>
              <w:t>*: Significant difference from control, p&lt;0.05</w:t>
            </w:r>
            <w:r>
              <w:br/>
              <w:t>**: Significant difference from control, p&lt;0.01</w:t>
            </w:r>
            <w:r>
              <w:br/>
            </w:r>
            <w:r>
              <w:br/>
              <w:t>--------------------------------------------------------</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-Animals:</w:t>
            </w:r>
            <w:r>
              <w:br/>
              <w:t xml:space="preserve"> Seven weeks old Sprague-Dawley (Crj:CD(SD)IGS, SPF) rats</w:t>
            </w:r>
            <w:r>
              <w:br/>
              <w:t>obtained from Charles River Japan, Inc. They were put in</w:t>
            </w:r>
            <w:r>
              <w:br/>
              <w:t>quarantine for 6 days before use, and their performance</w:t>
            </w:r>
            <w:r>
              <w:br/>
              <w:t>statuses were observed. Then they were put in pre-breeding</w:t>
            </w:r>
            <w:r>
              <w:br/>
              <w:t>before administration, and the clinical signs and estrous</w:t>
            </w:r>
            <w:r>
              <w:br/>
              <w:t xml:space="preserve">cycles were checked.  </w:t>
            </w:r>
            <w:r>
              <w:br/>
              <w:t>--Age at the start of administration;</w:t>
            </w:r>
            <w:r>
              <w:br/>
              <w:t xml:space="preserve">  9 weeks old</w:t>
            </w:r>
            <w:r>
              <w:br/>
            </w:r>
            <w:r>
              <w:lastRenderedPageBreak/>
              <w:t>--Weight at the start of administration;</w:t>
            </w:r>
            <w:r>
              <w:br/>
              <w:t xml:space="preserve">  Male; 331-379 g</w:t>
            </w:r>
            <w:r>
              <w:br/>
              <w:t xml:space="preserve">  Female; 202-254 g</w:t>
            </w:r>
            <w:r>
              <w:br/>
            </w:r>
            <w:r>
              <w:br/>
              <w:t>-Number of animals/group:</w:t>
            </w:r>
            <w:r>
              <w:br/>
              <w:t xml:space="preserve"> Male; 12</w:t>
            </w:r>
            <w:r>
              <w:br/>
              <w:t xml:space="preserve"> Female; 12</w:t>
            </w:r>
            <w:r>
              <w:br/>
            </w:r>
            <w:r>
              <w:br/>
              <w:t>-Administration route:</w:t>
            </w:r>
            <w:r>
              <w:br/>
              <w:t xml:space="preserve"> Oral (gavage)</w:t>
            </w:r>
            <w:r>
              <w:br/>
            </w:r>
            <w:r>
              <w:br/>
              <w:t>-Administration time:</w:t>
            </w:r>
            <w:r>
              <w:br/>
              <w:t xml:space="preserve"> Once</w:t>
            </w:r>
            <w:r>
              <w:br/>
            </w:r>
            <w:r>
              <w:br/>
              <w:t>-Dosage:</w:t>
            </w:r>
            <w:r>
              <w:br/>
              <w:t xml:space="preserve"> 0 (vehicle), 10, 50, 250 mg/kg bw/day</w:t>
            </w:r>
            <w:r>
              <w:br/>
            </w:r>
            <w:r>
              <w:br/>
              <w:t>-Vehicle:</w:t>
            </w:r>
            <w:r>
              <w:br/>
              <w:t xml:space="preserve"> Olive oil</w:t>
            </w:r>
            <w:r>
              <w:br/>
            </w:r>
            <w:r>
              <w:br/>
              <w:t>-Confirmation of test solution concentration:</w:t>
            </w:r>
            <w:r>
              <w:br/>
              <w:t xml:space="preserve"> Test solutions were analyzed and warranted to be stable for 9 days.</w:t>
            </w:r>
            <w:r>
              <w:br/>
            </w:r>
            <w:r>
              <w:br/>
              <w:t>-Administration period:</w:t>
            </w:r>
            <w:r>
              <w:br/>
              <w:t xml:space="preserve"> Male; 35 days</w:t>
            </w:r>
            <w:r>
              <w:br/>
              <w:t xml:space="preserve"> Female; from 14 days before mating to day 4 of lactation</w:t>
            </w:r>
            <w:r>
              <w:br/>
            </w:r>
            <w:r>
              <w:br/>
              <w:t>-Terminal killing:</w:t>
            </w:r>
            <w:r>
              <w:br/>
              <w:t xml:space="preserve"> Male; day 36</w:t>
            </w:r>
            <w:r>
              <w:br/>
              <w:t xml:space="preserve"> Female; day 5 of lactation</w:t>
            </w:r>
            <w:r>
              <w:br/>
            </w:r>
            <w:r>
              <w:br/>
              <w:t>-Statistical analysis:</w:t>
            </w:r>
            <w:r>
              <w:br/>
              <w:t xml:space="preserve"> Five percent (significant level)</w:t>
            </w:r>
            <w:r>
              <w:br/>
              <w:t>--Multiple comparison test; body weight, body weight gain,</w:t>
            </w:r>
            <w:r>
              <w:br/>
              <w:t>food consumption, hematology, blood chemistry, organ weight, a part of urinalysis</w:t>
            </w:r>
            <w:r>
              <w:br/>
              <w:t>--Chi-square test; histological findings, a part of</w:t>
            </w:r>
            <w:r>
              <w:br/>
              <w:t>urinalysis</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Substance; 1-octanethiol (CAS No. 111-88-6)</w:t>
            </w:r>
            <w:r>
              <w:br/>
              <w:t>Manufacturer; Kao Corporation (Japan)</w:t>
            </w:r>
            <w:r>
              <w:br/>
              <w:t>Purity; 99.3 wt%</w:t>
            </w:r>
            <w:r>
              <w:br/>
              <w:t>Impurity; C8 beta-gamma 0.6 area %, C10 0.1 area %</w:t>
            </w:r>
            <w:r>
              <w:br/>
              <w:t>Lot No.; 1815</w:t>
            </w:r>
            <w:r>
              <w:br/>
              <w:t>Test substance was stored at room temperature before use.</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Default="00C56345">
            <w:pPr>
              <w:pStyle w:val="MSDS-TUZeile"/>
            </w:pPr>
            <w:r>
              <w:t>The NOAEL (no observed adverse effect dose level) for repeat dose toxicity of 1-octanethiol is 50 mg/kg bw/day in both sexes (systemic toxicity).  Based on irritative changes in the stomach, the NOAEL for local toxicity was 10 mg/kg bw/day for both males and females.</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(20)</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Sub-acute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mouse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data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data</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Route of admin.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inhalation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5 days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Frequency of treatm.</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8 hours/day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Post 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none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Half saturated atmosphere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Control group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 concurrent no treatment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other </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as prescribed by 1.1 - 1.4</w:t>
            </w: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Five mice were exposed to half-saturated atmospheres 8h/d</w:t>
            </w:r>
            <w:r>
              <w:br/>
              <w:t>for 5 successive days, no toxic effects were observed.</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(4) not assignable</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Information inadequate for assessment</w:t>
            </w:r>
          </w:p>
        </w:tc>
      </w:tr>
      <w:tr w:rsidR="00C56345">
        <w:trPr>
          <w:cantSplit/>
        </w:trPr>
        <w:tc>
          <w:tcPr>
            <w:tcW w:w="2410" w:type="dxa"/>
            <w:tcBorders>
              <w:top w:val="nil"/>
              <w:left w:val="nil"/>
              <w:bottom w:val="nil"/>
              <w:right w:val="nil"/>
            </w:tcBorders>
          </w:tcPr>
          <w:p w:rsidR="00C56345" w:rsidRDefault="00C56345">
            <w:pPr>
              <w:pStyle w:val="MSDS-TZeile"/>
              <w:rPr>
                <w:b/>
                <w:bCs/>
              </w:rPr>
            </w:pPr>
            <w:r>
              <w:t>03.12.2009</w:t>
            </w:r>
          </w:p>
        </w:tc>
        <w:tc>
          <w:tcPr>
            <w:tcW w:w="7155" w:type="dxa"/>
            <w:gridSpan w:val="2"/>
            <w:tcBorders>
              <w:top w:val="nil"/>
              <w:left w:val="nil"/>
              <w:bottom w:val="nil"/>
              <w:right w:val="nil"/>
            </w:tcBorders>
          </w:tcPr>
          <w:p w:rsidR="00C56345" w:rsidRDefault="00C56345">
            <w:pPr>
              <w:pStyle w:val="MSDS-TUZeile"/>
              <w:jc w:val="right"/>
            </w:pPr>
            <w:r>
              <w:t>(27)</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5.5</w:t>
      </w:r>
      <w:r>
        <w:rPr>
          <w:caps w:val="0"/>
        </w:rPr>
        <w:tab/>
      </w:r>
      <w:r>
        <w:rPr>
          <w:caps w:val="0"/>
        </w:rPr>
        <w:tab/>
        <w:t>GENETIC TOXICITY ‘IN VITRO‘</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Salmonella typhimurium reverse mutation assay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System of testing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strains: TA 1535, TA 1537, TA 98, TA 100 and TA 102</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Without and without S-9: 3, 10, 30, 100, 300, 1000, 3000 µg/plate.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Cycotoxic concentr.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&gt;100 µg/plate for the TA1535 and TA1537 strains; &gt;1000 µg/plate for TA98, TA100 and TA102 strains.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Metabolic activation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 and without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negative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OECD Guide-line 471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Preliminary toxicity tests were performed to define the</w:t>
            </w:r>
            <w:r>
              <w:br/>
              <w:t>dose-levels of n-OCTYL MERCAPTAN to be used for the</w:t>
            </w:r>
            <w:r>
              <w:br/>
              <w:t>mutagenicity study. n-OCTYL MERCAPTAN was then tested in two</w:t>
            </w:r>
            <w:r>
              <w:br/>
              <w:t>independent experiments, with or without a metabolic</w:t>
            </w:r>
            <w:r>
              <w:br/>
              <w:t>activation system, the S9 mix, prepared from a liver</w:t>
            </w:r>
            <w:r>
              <w:br/>
              <w:t>microsomal fraction (S9 fraction) of rats induced with</w:t>
            </w:r>
            <w:r>
              <w:br/>
              <w:t>Aroclor 1254.</w:t>
            </w:r>
            <w:r>
              <w:br/>
            </w:r>
            <w:r>
              <w:br/>
              <w:t>The experiments were performed according to the direct plate</w:t>
            </w:r>
            <w:r>
              <w:br/>
              <w:t>incorporation method except the second with S9 mix, which</w:t>
            </w:r>
            <w:r>
              <w:br/>
              <w:t>was performed according to the preincubation method (1 hour,</w:t>
            </w:r>
            <w:r>
              <w:br/>
              <w:t>37°C).</w:t>
            </w:r>
            <w:r>
              <w:br/>
            </w:r>
            <w:r>
              <w:br/>
              <w:t>Five strains of bacteria Salmonella typhimurium: TA 1535, TA</w:t>
            </w:r>
            <w:r>
              <w:br/>
              <w:t>1537, TA 98, TA 100 and TA 102 were used. Each strain was</w:t>
            </w:r>
            <w:r>
              <w:br/>
              <w:t>exposed to five dose-levels of the test substance (three</w:t>
            </w:r>
            <w:r>
              <w:br/>
              <w:t>plates/dose-level). After 48 to 72 hours of incubation at</w:t>
            </w:r>
            <w:r>
              <w:br/>
              <w:t>37°C, the revertant colonies were scored.</w:t>
            </w:r>
            <w:r>
              <w:br/>
            </w:r>
            <w:r>
              <w:br/>
              <w:t>The test substance n-OCTYL MERCAPTAN was dissolved in</w:t>
            </w:r>
            <w:r>
              <w:br/>
              <w:t>dimethylsulfoxide (DMSO).</w:t>
            </w:r>
            <w:r>
              <w:br/>
            </w:r>
            <w:r>
              <w:br/>
              <w:t>The dose-levels of the positive controls were as follows:</w:t>
            </w:r>
            <w:r>
              <w:br/>
            </w:r>
            <w:r>
              <w:br/>
              <w:t xml:space="preserve">without S9 mix: </w:t>
            </w:r>
            <w:r>
              <w:br/>
              <w:t>. 1 µg/plate of sodium azide (NaN3): TA 1535 and TA 100</w:t>
            </w:r>
            <w:r>
              <w:br/>
              <w:t xml:space="preserve">strains, </w:t>
            </w:r>
            <w:r>
              <w:br/>
              <w:t xml:space="preserve">. 50 µg/plate of 9-Aminoacridine (9AA): TA 1537 strain, </w:t>
            </w:r>
            <w:r>
              <w:br/>
              <w:t xml:space="preserve">. 0.5 µg/plate of 2-Nitrofluorene (2NF): TA 98 strain, </w:t>
            </w:r>
            <w:r>
              <w:br/>
              <w:t>. 0.5 µg/plate of Mitomycin C (MMC): TA 102 strain.</w:t>
            </w:r>
            <w:r>
              <w:br/>
            </w:r>
            <w:r>
              <w:br/>
              <w:t>with S9 mix:</w:t>
            </w:r>
            <w:r>
              <w:br/>
              <w:t>. 2 µg/plate of 2-Anthramine (2AM): TA 1535, TA 1537, TA 98</w:t>
            </w:r>
            <w:r>
              <w:br/>
              <w:t>and TA 100 strains,</w:t>
            </w:r>
            <w:r>
              <w:br/>
              <w:t>. 10 µg/plate of 2-Anthramine (2AM): TA 102 strain.</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The top dose-level was selected according to the criteria</w:t>
            </w:r>
            <w:r>
              <w:br/>
              <w:t>specified in the international regulations: since the test</w:t>
            </w:r>
            <w:r>
              <w:br/>
              <w:t>substance was toxic, the top dose-level was based on the</w:t>
            </w:r>
            <w:r>
              <w:br/>
              <w:t>toxicity level: reduction of the number of revenants and/or</w:t>
            </w:r>
            <w:r>
              <w:br/>
              <w:t>clearing of the bacterial lawn.</w:t>
            </w:r>
            <w:r>
              <w:br/>
            </w:r>
            <w:r>
              <w:br/>
              <w:t xml:space="preserve">The selected dose-levels were: </w:t>
            </w:r>
            <w:r>
              <w:br/>
              <w:t xml:space="preserve">Without S9 mix: </w:t>
            </w:r>
            <w:r>
              <w:br/>
              <w:t xml:space="preserve">First experiment: </w:t>
            </w:r>
            <w:r>
              <w:br/>
              <w:t>3, 10, 30, 100, 300 µg/plate, for the four strains: TA 1535, TA 1537, TA 98, TA 100; 30, 100, 300, 1000, 3000 µg/plate, for the TA 102 strain.</w:t>
            </w:r>
            <w:r>
              <w:br/>
              <w:t>As slight toxicity was observed at the highest dose-level</w:t>
            </w:r>
            <w:r>
              <w:br/>
              <w:t>for the four strains (TA 1535, TA 1537, TA 98, TA 100)</w:t>
            </w:r>
            <w:r>
              <w:br/>
              <w:t>whereas important toxicity was noted for TA 102, the</w:t>
            </w:r>
            <w:r>
              <w:br/>
              <w:t>dose-levels were accordingly slightly increased or decreased for the second experiment: 10, 30, 100, 300, 1000 µg/plate.</w:t>
            </w:r>
            <w:r>
              <w:br/>
            </w:r>
            <w:r>
              <w:br/>
              <w:t>Moderate to marked toxicity was observed at doses higher</w:t>
            </w:r>
            <w:r>
              <w:br/>
              <w:t>than 100 µg/plate for the TA 1535 and TA 1537 strains.</w:t>
            </w:r>
            <w:r>
              <w:br/>
              <w:t>Slight or moderate toxicity was noted at 1000 µg/plate for</w:t>
            </w:r>
            <w:r>
              <w:br/>
              <w:t>the TA 98, TA 100 and TA 102 strains.</w:t>
            </w:r>
            <w:r>
              <w:br/>
            </w:r>
            <w:r>
              <w:br/>
              <w:t xml:space="preserve">With S9 mix: </w:t>
            </w:r>
            <w:r>
              <w:br/>
              <w:t>First experiment:</w:t>
            </w:r>
            <w:r>
              <w:br/>
              <w:t>3, 10, 30, 100, 300 µg/plate.</w:t>
            </w:r>
            <w:r>
              <w:br/>
            </w:r>
            <w:r>
              <w:br/>
              <w:t>Second experiment:</w:t>
            </w:r>
            <w:r>
              <w:br/>
              <w:t>10, 30, 100, 300, 1000 µg/plate. Slight (TA 98, TA 102) or</w:t>
            </w:r>
            <w:r>
              <w:br/>
              <w:t>moderate (TA 1535, TA 100) to strong toxicity (TA 1537) was</w:t>
            </w:r>
            <w:r>
              <w:br/>
              <w:t>observed at 1000 µg/plate.</w:t>
            </w:r>
            <w:r>
              <w:br/>
            </w:r>
            <w:r>
              <w:br/>
              <w:t>The test substance did not induce any significant increase</w:t>
            </w:r>
            <w:r>
              <w:br/>
              <w:t>in the number of revenants, with or without S9 mix, in any</w:t>
            </w:r>
            <w:r>
              <w:br/>
              <w:t>of the five strains.</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EAP</w:t>
            </w:r>
            <w:r>
              <w:br/>
              <w:t>Batch 94-000605</w:t>
            </w:r>
            <w:r>
              <w:br/>
              <w:t>Purity 99.44%</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Default="00C56345">
            <w:pPr>
              <w:pStyle w:val="MSDS-TUZeile"/>
            </w:pPr>
            <w:r>
              <w:t>n-OCTYL MERCAPTAN did not show mutagenic activity in this</w:t>
            </w:r>
            <w:r>
              <w:br/>
              <w:t>bacterial reverse mutation test on Salmonella Typhimurium.</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11.01.2012</w:t>
            </w:r>
          </w:p>
        </w:tc>
        <w:tc>
          <w:tcPr>
            <w:tcW w:w="7155" w:type="dxa"/>
            <w:gridSpan w:val="2"/>
            <w:tcBorders>
              <w:top w:val="nil"/>
              <w:left w:val="nil"/>
              <w:bottom w:val="nil"/>
              <w:right w:val="nil"/>
            </w:tcBorders>
          </w:tcPr>
          <w:p w:rsidR="00C56345" w:rsidRDefault="00C56345">
            <w:pPr>
              <w:pStyle w:val="MSDS-TUZeile"/>
              <w:jc w:val="right"/>
            </w:pPr>
            <w:r>
              <w:t>(5)</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Salmonella typhimurium reverse mutation assay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System of testing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Strains: TA98, TA100, TA1535, TA1537, and TA1538</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1000, 333, 111, 37, 12.3, 4.1, 1.4, 0.5  µg/plate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Cycotoxic concentr.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1000  µg/plate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Metabolic activation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 and without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negative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Similar to OECD 471 and OPPTS 870.5100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Highest dose recommended (5,000 µg/plate) not used due </w:t>
            </w:r>
            <w:r>
              <w:tab/>
            </w:r>
            <w:r>
              <w:br/>
              <w:t>to cytotoxicity observed at 1,000 µg/plate.  Tester strains</w:t>
            </w:r>
            <w:r>
              <w:br/>
              <w:t>for detecting oxidizing mutagens, cross-linking agents, and</w:t>
            </w:r>
            <w:r>
              <w:br/>
              <w:t>hydrazines (TA 102 or E. coli WP2 uvrA or E. coli WP2 uvrA</w:t>
            </w:r>
            <w:r>
              <w:br/>
              <w:t>(pKM101) were not used.</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 increase in reversion rates occurred over the doses</w:t>
            </w:r>
            <w:r>
              <w:br/>
            </w:r>
            <w:r>
              <w:lastRenderedPageBreak/>
              <w:t>tested. Significant cytotoxicity was observed at the higher</w:t>
            </w:r>
            <w:r>
              <w:br/>
              <w:t>doses with and without metabolic activation and was</w:t>
            </w:r>
            <w:r>
              <w:br/>
              <w:t>attributed to test substance volatilization.</w:t>
            </w:r>
            <w:r>
              <w:br/>
              <w:t>Positive response requires a minimum two-fold increase in</w:t>
            </w:r>
            <w:r>
              <w:br/>
              <w:t>revertants compared with solvent control over three dose</w:t>
            </w:r>
            <w:r>
              <w:br/>
              <w:t>levels with appropriate response in positive and negative</w:t>
            </w:r>
            <w:r>
              <w:br/>
              <w:t>controls.</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Metabolic activation: S-9 hepatic microsomes from Aroclor</w:t>
            </w:r>
            <w:r>
              <w:br/>
              <w:t>(1254)-induced adult male Sprague-Dawley rats.</w:t>
            </w:r>
            <w:r>
              <w:br/>
              <w:t>Control group and treatment: Yes, Concurrent positive,</w:t>
            </w:r>
            <w:r>
              <w:br/>
              <w:t>negative, and solvent controls.</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no data</w:t>
            </w:r>
            <w:r>
              <w:br/>
              <w:t>Batch: no data</w:t>
            </w:r>
            <w:r>
              <w:br/>
              <w:t>Purity: 100%</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GLP, Comparable to Guideline study</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(9)</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Bacterial reverse mutation assay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System of testing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Salmonella typhimurium TA98, TA100, TA1535, TA1537 and Escherichia coli WP2 uvrA/pKM101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See Test Condition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Cycotoxic concentr.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See Result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Metabolic activation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 and without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negative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OECD Test Guideline 471 and Guidelines for Screening Mutagenicity Testing of Chemicals (Chemical Substances Control Law of Japan)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-Both of the duplicate test indicated;</w:t>
            </w:r>
            <w:r>
              <w:br/>
              <w:t>--The number of average revertants was less than twice of</w:t>
            </w:r>
            <w:r>
              <w:br/>
              <w:t>that of negative control in each strain both with and</w:t>
            </w:r>
            <w:r>
              <w:br/>
              <w:t>without S9 mix.  That of positive control was more than</w:t>
            </w:r>
            <w:r>
              <w:br/>
              <w:t xml:space="preserve">twice of that of negative control.  </w:t>
            </w:r>
            <w:r>
              <w:br/>
            </w:r>
            <w:r>
              <w:br/>
              <w:t>--Toxicity (growth inhibition) was observed at;</w:t>
            </w:r>
            <w:r>
              <w:br/>
              <w:t>---Without S9 mix;</w:t>
            </w:r>
            <w:r>
              <w:br/>
              <w:t xml:space="preserve">  TA98; 9.77,19.5 micro-g/plate</w:t>
            </w:r>
            <w:r>
              <w:br/>
              <w:t xml:space="preserve">  TA100; 9.77, 19.5 micro-g/plate</w:t>
            </w:r>
            <w:r>
              <w:br/>
              <w:t xml:space="preserve">  TA1535; 4.88, 9.77 micro-g/plate</w:t>
            </w:r>
            <w:r>
              <w:br/>
              <w:t xml:space="preserve">  TA1537; 9.77, 19.5 micro-g/plate</w:t>
            </w:r>
            <w:r>
              <w:br/>
              <w:t xml:space="preserve">  WP2 uvrA/pKM101; 19.5, 39.1 micro-g/plate</w:t>
            </w:r>
            <w:r>
              <w:br/>
              <w:t>---With S9 mix;</w:t>
            </w:r>
            <w:r>
              <w:br/>
              <w:t xml:space="preserve">  TA98; 78.1, 156 micro-g/plate</w:t>
            </w:r>
            <w:r>
              <w:br/>
              <w:t xml:space="preserve">  TA100; 78.1, 156 micro-g/plate</w:t>
            </w:r>
            <w:r>
              <w:br/>
              <w:t xml:space="preserve">  TA1535; 78.1, 156 micro-g/plate</w:t>
            </w:r>
            <w:r>
              <w:br/>
              <w:t xml:space="preserve">  TA1537; 78.1, 156 micro-g/plate</w:t>
            </w:r>
            <w:r>
              <w:br/>
              <w:t xml:space="preserve">  WP2 uvrA/pKM101; 313, 625 micro-g/plate</w:t>
            </w:r>
            <w:r>
              <w:br/>
            </w:r>
            <w:r>
              <w:br/>
              <w:t>--The precipitation was not observed at each strain neither</w:t>
            </w:r>
            <w:r>
              <w:br/>
              <w:t>with nor without S9 mix.</w:t>
            </w:r>
          </w:p>
        </w:tc>
      </w:tr>
      <w:tr w:rsidR="00C56345">
        <w:tc>
          <w:tcPr>
            <w:tcW w:w="2410" w:type="dxa"/>
            <w:tcBorders>
              <w:top w:val="nil"/>
              <w:left w:val="nil"/>
              <w:bottom w:val="nil"/>
              <w:right w:val="nil"/>
            </w:tcBorders>
          </w:tcPr>
          <w:p w:rsidR="00C56345" w:rsidRDefault="00C56345">
            <w:pPr>
              <w:pStyle w:val="MSDS-TZeile"/>
              <w:rPr>
                <w:b/>
                <w:bCs/>
              </w:rPr>
            </w:pPr>
            <w:r>
              <w:rPr>
                <w:b/>
                <w:bCs/>
              </w:rPr>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-Procedures:</w:t>
            </w:r>
            <w:r>
              <w:br/>
              <w:t xml:space="preserve"> Pre-incubation method</w:t>
            </w:r>
            <w:r>
              <w:br/>
            </w:r>
            <w:r>
              <w:br/>
              <w:t>-Vehicle:</w:t>
            </w:r>
            <w:r>
              <w:br/>
              <w:t xml:space="preserve"> dimethyl sulfoxide</w:t>
            </w:r>
            <w:r>
              <w:br/>
            </w:r>
            <w:r>
              <w:br/>
            </w:r>
            <w:r>
              <w:lastRenderedPageBreak/>
              <w:t>-Positive controls:</w:t>
            </w:r>
            <w:r>
              <w:br/>
              <w:t>--Without S9 mix;</w:t>
            </w:r>
            <w:r>
              <w:br/>
              <w:t xml:space="preserve">  TA98; 2-(2-Furyl)-3-(5-nitro-2-furyl)acrylamide (AF-2),</w:t>
            </w:r>
            <w:r>
              <w:br/>
              <w:t>0.1 micro-g/plate</w:t>
            </w:r>
            <w:r>
              <w:br/>
              <w:t xml:space="preserve">  TA100; 2-(2-Furyl)-3-(5-nitro-2-furyl)acrylamide (AF-2),</w:t>
            </w:r>
            <w:r>
              <w:br/>
              <w:t>0.01 micro-g/plate</w:t>
            </w:r>
            <w:r>
              <w:br/>
              <w:t xml:space="preserve">  TA1535; Sodium azide (NaN3), 0.5 micro-g/plate</w:t>
            </w:r>
            <w:r>
              <w:br/>
              <w:t xml:space="preserve">  TA1537; 9-Aminoacridine hydrochloride (9AA), 80</w:t>
            </w:r>
            <w:r>
              <w:br/>
              <w:t>micro-g/plate</w:t>
            </w:r>
            <w:r>
              <w:br/>
              <w:t xml:space="preserve">  WP2 uvrA/pKM101; N-Ethyl-N'-nitro-N-nitrosoguanidine</w:t>
            </w:r>
            <w:r>
              <w:br/>
              <w:t>(ENNG), 2 micro-g/plate</w:t>
            </w:r>
            <w:r>
              <w:br/>
              <w:t>--With S9 mix;</w:t>
            </w:r>
            <w:r>
              <w:br/>
              <w:t xml:space="preserve">  TA98; 2-Aminoanthracene (2AA), 0.5 micro-g/plate</w:t>
            </w:r>
            <w:r>
              <w:br/>
              <w:t xml:space="preserve">  TA100; 2-Aminoanthracene (2AA), 1 micro-g/plate</w:t>
            </w:r>
            <w:r>
              <w:br/>
              <w:t xml:space="preserve">  TA1535; 2-Aminoanthracene (2AA), 2 micro-g/plate</w:t>
            </w:r>
            <w:r>
              <w:br/>
              <w:t xml:space="preserve">  TA1537; 2-Aminoanthracene (2AA), 2 micro-g/plate</w:t>
            </w:r>
            <w:r>
              <w:br/>
              <w:t xml:space="preserve">  WP2 uvrA/pKM101; 2-Aminoanthracene (2AA), 2 micro-g/plate</w:t>
            </w:r>
            <w:r>
              <w:br/>
            </w:r>
            <w:r>
              <w:br/>
              <w:t>-The result of a preliminary (with and without S9 mix, up to</w:t>
            </w:r>
            <w:r>
              <w:br/>
              <w:t>5000 micro-g/plate):</w:t>
            </w:r>
            <w:r>
              <w:br/>
              <w:t xml:space="preserve"> The number of average revertants was less than twice of</w:t>
            </w:r>
            <w:r>
              <w:br/>
              <w:t>that of negative control in each strain. The toxicity</w:t>
            </w:r>
            <w:r>
              <w:br/>
              <w:t>(growth inhibition) was observed at each strain. The</w:t>
            </w:r>
            <w:r>
              <w:br/>
              <w:t>precipitation was not observed at each strain.</w:t>
            </w:r>
            <w:r>
              <w:br/>
            </w:r>
            <w:r>
              <w:br/>
              <w:t>-Dosage of test substance:</w:t>
            </w:r>
            <w:r>
              <w:br/>
              <w:t xml:space="preserve"> These test concentrations were determined based on the</w:t>
            </w:r>
            <w:r>
              <w:br/>
              <w:t xml:space="preserve">result of a preliminary test.  </w:t>
            </w:r>
            <w:r>
              <w:br/>
              <w:t>--Without S9 mix;</w:t>
            </w:r>
            <w:r>
              <w:br/>
              <w:t xml:space="preserve">  TA98; 0.610, 1.22, 2.44, 4.88, 9.77, 19.5 micro-g/plate</w:t>
            </w:r>
            <w:r>
              <w:br/>
              <w:t xml:space="preserve">  TA100; 0.610, 1.22, 2.44, 4.88, 9.77, 19.5 micro-g/plate</w:t>
            </w:r>
            <w:r>
              <w:br/>
              <w:t xml:space="preserve">  TA1535; 0.153, 0.305, 0.610, 1.22, 2.44, 4.88, 9.77</w:t>
            </w:r>
            <w:r>
              <w:br/>
              <w:t>micro-g/plate</w:t>
            </w:r>
            <w:r>
              <w:br/>
              <w:t xml:space="preserve">  TA1537; 0.610, 1.22, 2.44, 4.88, 9.77, 19.5 micro-g/plate</w:t>
            </w:r>
            <w:r>
              <w:br/>
              <w:t xml:space="preserve">  WP2 uvrA/pKM101; 0.610, 1.22, 2.44, 4.88, 9.77, 19.5, 39.1</w:t>
            </w:r>
            <w:r>
              <w:br/>
              <w:t>micro-g/plate</w:t>
            </w:r>
            <w:r>
              <w:br/>
              <w:t>--With S9 mix;</w:t>
            </w:r>
            <w:r>
              <w:br/>
              <w:t xml:space="preserve">  TA98; 2.44, 4.88, 9.77, 19.5, 39.1, 78.1, 156</w:t>
            </w:r>
            <w:r>
              <w:br/>
              <w:t>micro-g/plate</w:t>
            </w:r>
            <w:r>
              <w:br/>
              <w:t xml:space="preserve">  TA100; 2.44, 4.88, 9.77, 19.5, 39.1, 78.1, 156</w:t>
            </w:r>
            <w:r>
              <w:br/>
              <w:t>micro-g/plate</w:t>
            </w:r>
            <w:r>
              <w:br/>
              <w:t xml:space="preserve">  TA1535; 2.44, 4.88, 9.77, 19.5, 39.1, 78.1, 156</w:t>
            </w:r>
            <w:r>
              <w:br/>
              <w:t>micro-g/plate</w:t>
            </w:r>
            <w:r>
              <w:br/>
              <w:t xml:space="preserve">  TA1537; 2.44, 4.88, 9.77, 19.5, 39.1, 78.1, 156</w:t>
            </w:r>
            <w:r>
              <w:br/>
              <w:t>micro-g/plate</w:t>
            </w:r>
            <w:r>
              <w:br/>
              <w:t xml:space="preserve">  WP2 uvrA/pKM101; 9.77, 19.5, 39.1, 78.1, 156, 313, 625</w:t>
            </w:r>
            <w:r>
              <w:br/>
              <w:t>micro-g/plate</w:t>
            </w:r>
            <w:r>
              <w:br/>
            </w:r>
            <w:r>
              <w:br/>
              <w:t>-Test solution</w:t>
            </w:r>
            <w:r>
              <w:br/>
              <w:t xml:space="preserve"> Preparation before use</w:t>
            </w:r>
            <w:r>
              <w:br/>
            </w:r>
            <w:r>
              <w:br/>
              <w:t>-S9:</w:t>
            </w:r>
            <w:r>
              <w:br/>
              <w:t xml:space="preserve"> Rat liver, induced with phenobarbital and 5,6-benzoflavone,</w:t>
            </w:r>
            <w:r>
              <w:br/>
            </w:r>
            <w:r>
              <w:br/>
              <w:t>-Metabolic activation:</w:t>
            </w:r>
            <w:r>
              <w:br/>
              <w:t xml:space="preserve"> S9 mix was used as metabolic activation.  </w:t>
            </w:r>
            <w:r>
              <w:br/>
            </w:r>
            <w:r>
              <w:br/>
              <w:t>-Plates/test:</w:t>
            </w:r>
            <w:r>
              <w:br/>
              <w:t xml:space="preserve"> 3 </w:t>
            </w:r>
            <w:r>
              <w:br/>
            </w:r>
            <w:r>
              <w:br/>
              <w:t>-Number of replicates:</w:t>
            </w:r>
            <w:r>
              <w:br/>
              <w:t xml:space="preserve"> 2</w:t>
            </w:r>
            <w:r>
              <w:br/>
            </w:r>
            <w:r>
              <w:lastRenderedPageBreak/>
              <w:br/>
              <w:t>-Judgment of mutagenicity positive:</w:t>
            </w:r>
            <w:r>
              <w:br/>
              <w:t xml:space="preserve"> The criterion for a positive response was when the number of average revertants was more than twice of that of negative control in at least one strain of with or without S9 mix, reproducibly.</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Substance; 1-octanethiol (CAS No. 111-88-6)</w:t>
            </w:r>
            <w:r>
              <w:br/>
              <w:t>Manufacturer; Kao Corporation (Japan)</w:t>
            </w:r>
            <w:r>
              <w:br/>
              <w:t>Purity; 99.3 wt%</w:t>
            </w:r>
            <w:r>
              <w:br/>
              <w:t>Impurity; C8 beta-gamma 0.6 area %, C10 0.1 area %</w:t>
            </w:r>
            <w:r>
              <w:br/>
              <w:t>Lot No.; 1815</w:t>
            </w:r>
            <w:r>
              <w:br/>
              <w:t>Test substance was stored at room temperature before use.</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Default="00C56345">
            <w:pPr>
              <w:pStyle w:val="MSDS-TUZeile"/>
            </w:pPr>
            <w:r>
              <w:t>The number of average revertants was less than twice of that of negative control in each strain both with and without S9 mix.</w:t>
            </w:r>
            <w:r>
              <w:br/>
              <w:t>1-octanethiol did not induce gene mutations in Salmonella</w:t>
            </w:r>
            <w:r>
              <w:br/>
              <w:t>typhimurium TA98, TA100, TA1535, TA1537 and Escherichia coli WP2uvrA/pKM101 without and without metabolic activation.</w:t>
            </w:r>
            <w:r>
              <w:br/>
            </w:r>
            <w:r>
              <w:br/>
              <w:t>Toxicity (growth inhibition) was observed in each</w:t>
            </w:r>
            <w:r>
              <w:br/>
              <w:t>strain.</w:t>
            </w:r>
            <w:r>
              <w:br/>
            </w:r>
            <w:r>
              <w:br/>
              <w:t>Precipitation was not observed in each strain.</w:t>
            </w:r>
            <w:r>
              <w:br/>
            </w:r>
            <w:r>
              <w:br/>
              <w:t>It was concluded that 1-octanethiol was negative in this bacterial reverse mutation assay.</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(24)</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Chromosomal aberration test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System of testing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Chinese hamster CHL/IU cells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See Test Condition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Cycotoxic concentr.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See Result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Metabolic activation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 and without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negative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OECD Test Guideline 473 and Guidelines for Screening Mutagenicity Testing of Chemicals (Chemical Substances Control Law of Japan)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-Short term treatment method without metabolic activation;</w:t>
            </w:r>
            <w:r>
              <w:br/>
              <w:t xml:space="preserve"> Structural chromosomal aberrations were not induced in any</w:t>
            </w:r>
            <w:r>
              <w:br/>
              <w:t>test substance treatment groups (less than 5%). Polyploidy</w:t>
            </w:r>
            <w:r>
              <w:br/>
              <w:t>was not induced in any test substance treatment groups (less than 5%).</w:t>
            </w:r>
            <w:r>
              <w:br/>
              <w:t xml:space="preserve"> Structural chromosomal aberrations were induced in positive (Mitomycin C) control group.</w:t>
            </w:r>
            <w:r>
              <w:br/>
            </w:r>
            <w:r>
              <w:br/>
              <w:t>-Short term treatment method with metabolic activation;</w:t>
            </w:r>
            <w:r>
              <w:br/>
              <w:t xml:space="preserve"> Structural chromosomal aberrations were not induced in any</w:t>
            </w:r>
            <w:r>
              <w:br/>
              <w:t>test substance treatment groups (less than 5%). Polyploidy</w:t>
            </w:r>
            <w:r>
              <w:br/>
              <w:t>was not induced in any test substance treatment groups (less than 5%).</w:t>
            </w:r>
            <w:r>
              <w:br/>
              <w:t xml:space="preserve"> Structural chromosomal aberrations were induced in positive (Benzo[a]pyrene) control group.</w:t>
            </w:r>
            <w:r>
              <w:br/>
            </w:r>
            <w:r>
              <w:br/>
              <w:t>-Continuous treatment method without metabolic activation;</w:t>
            </w:r>
            <w:r>
              <w:br/>
              <w:t xml:space="preserve"> Structural chromosomal aberrations were not induced in any</w:t>
            </w:r>
            <w:r>
              <w:br/>
              <w:t>test substance treatment groups (less than 5%). Polyploidy</w:t>
            </w:r>
            <w:r>
              <w:br/>
              <w:t>was not induced in any test substance treatment groups (less than 5%).</w:t>
            </w:r>
            <w:r>
              <w:br/>
              <w:t xml:space="preserve"> Structural chromosomal aberrations were induced in positive (Mitomycin C) control group.</w:t>
            </w:r>
          </w:p>
        </w:tc>
      </w:tr>
      <w:tr w:rsidR="00C56345">
        <w:tc>
          <w:tcPr>
            <w:tcW w:w="2410" w:type="dxa"/>
            <w:tcBorders>
              <w:top w:val="nil"/>
              <w:left w:val="nil"/>
              <w:bottom w:val="nil"/>
              <w:right w:val="nil"/>
            </w:tcBorders>
          </w:tcPr>
          <w:p w:rsidR="00C56345" w:rsidRDefault="00C56345">
            <w:pPr>
              <w:pStyle w:val="MSDS-TZeile"/>
              <w:rPr>
                <w:b/>
                <w:bCs/>
              </w:rPr>
            </w:pPr>
            <w:r>
              <w:rPr>
                <w:b/>
                <w:bCs/>
              </w:rPr>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-Procedures:</w:t>
            </w:r>
            <w:r>
              <w:br/>
              <w:t>--Short term treatment method (6-18 hr: treatment-recovery</w:t>
            </w:r>
            <w:r>
              <w:br/>
            </w:r>
            <w:r>
              <w:lastRenderedPageBreak/>
              <w:t>time, hereinafter referred to as 6-18 hr) with and without</w:t>
            </w:r>
            <w:r>
              <w:br/>
              <w:t>metabolic activation</w:t>
            </w:r>
            <w:r>
              <w:br/>
              <w:t>--Continuous treatment method (24-0 hr: treatment-recovery</w:t>
            </w:r>
            <w:r>
              <w:br/>
              <w:t>time, hereinafter referred to as 24-0 hr) without metabolic</w:t>
            </w:r>
            <w:r>
              <w:br/>
              <w:t>activation</w:t>
            </w:r>
            <w:r>
              <w:br/>
            </w:r>
            <w:r>
              <w:br/>
              <w:t>-Vehicle:</w:t>
            </w:r>
            <w:r>
              <w:br/>
              <w:t xml:space="preserve"> acetone</w:t>
            </w:r>
            <w:r>
              <w:br/>
            </w:r>
            <w:r>
              <w:br/>
              <w:t>-Positive controls:</w:t>
            </w:r>
            <w:r>
              <w:br/>
              <w:t>--Short term treatment method without metabolic activation;</w:t>
            </w:r>
            <w:r>
              <w:br/>
              <w:t xml:space="preserve">  Mitomycin C, 0.1 micro-g/mL</w:t>
            </w:r>
            <w:r>
              <w:br/>
              <w:t>--Short term treatment method with metabolic activation;</w:t>
            </w:r>
            <w:r>
              <w:br/>
              <w:t xml:space="preserve">  Benzo[a]pyrene, 20 micro-g/mL</w:t>
            </w:r>
            <w:r>
              <w:br/>
              <w:t>--Continuous treatment method without metabolic activation;</w:t>
            </w:r>
            <w:r>
              <w:br/>
              <w:t xml:space="preserve">  Mitomycin C, 0.05 micro-g/mL</w:t>
            </w:r>
            <w:r>
              <w:br/>
            </w:r>
            <w:r>
              <w:br/>
              <w:t>-Dosage of test substance:</w:t>
            </w:r>
            <w:r>
              <w:br/>
              <w:t xml:space="preserve"> These test concentrations were determined based on the</w:t>
            </w:r>
            <w:r>
              <w:br/>
              <w:t>result of a cell growth inhibition test. The 50 %</w:t>
            </w:r>
            <w:r>
              <w:br/>
              <w:t>concentration of cell growth inhibition was shown as IC50.</w:t>
            </w:r>
            <w:r>
              <w:br/>
              <w:t>--Short term treatment method without metabolic activation;</w:t>
            </w:r>
            <w:r>
              <w:br/>
              <w:t xml:space="preserve">  IC50 = 396 micro-g/mL</w:t>
            </w:r>
            <w:r>
              <w:br/>
              <w:t xml:space="preserve">  78.1, 156, 313, 625, 1250 micro-g/mL</w:t>
            </w:r>
            <w:r>
              <w:br/>
              <w:t>--Short term treatment method with metabolic activation;</w:t>
            </w:r>
            <w:r>
              <w:br/>
              <w:t xml:space="preserve">  IC50 = 2670 micro-g/mL</w:t>
            </w:r>
            <w:r>
              <w:br/>
              <w:t xml:space="preserve">  625, 1250, 2500, 5000 micro-g/mL</w:t>
            </w:r>
            <w:r>
              <w:br/>
              <w:t>--Continuous treatment method without metabolic activation;</w:t>
            </w:r>
            <w:r>
              <w:br/>
              <w:t xml:space="preserve">  IC50 = 87 micro-g/mL</w:t>
            </w:r>
            <w:r>
              <w:br/>
              <w:t xml:space="preserve">  70, 80, 90, 100, 110, 120 micro-g/mL</w:t>
            </w:r>
            <w:r>
              <w:br/>
            </w:r>
            <w:r>
              <w:br/>
              <w:t>-S9:</w:t>
            </w:r>
            <w:r>
              <w:br/>
              <w:t xml:space="preserve"> Rat liver, induced with phenobarbital and 5,6-benzoflavone</w:t>
            </w:r>
            <w:r>
              <w:br/>
            </w:r>
            <w:r>
              <w:br/>
              <w:t>-Metabolic activation:</w:t>
            </w:r>
            <w:r>
              <w:br/>
              <w:t xml:space="preserve"> S9 mix was used as metabolic activation.</w:t>
            </w:r>
            <w:r>
              <w:br/>
            </w:r>
            <w:r>
              <w:br/>
              <w:t>-Plates:</w:t>
            </w:r>
            <w:r>
              <w:br/>
              <w:t xml:space="preserve"> 2 </w:t>
            </w:r>
            <w:r>
              <w:br/>
            </w:r>
            <w:r>
              <w:br/>
              <w:t>-Definition:</w:t>
            </w:r>
            <w:r>
              <w:br/>
              <w:t xml:space="preserve"> Number of examined cells, type and number of abnormal</w:t>
            </w:r>
            <w:r>
              <w:br/>
              <w:t>cells, and number of polyploid cells were obtained for every</w:t>
            </w:r>
            <w:r>
              <w:br/>
              <w:t>dose group. Judgement of clastogenicity by the test</w:t>
            </w:r>
            <w:r>
              <w:br/>
              <w:t>substance was based on the criteria, where less than 5 %</w:t>
            </w:r>
            <w:r>
              <w:br/>
              <w:t>frequency of cells with abnormal chromosome meant negative,</w:t>
            </w:r>
            <w:r>
              <w:br/>
              <w:t>equal or more than 5 % and less than 10%.</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Substance; 1-octanethiol (CAS No. 111-88-6)</w:t>
            </w:r>
            <w:r>
              <w:br/>
              <w:t>Manufacturer; Kao Corporation (Japan)</w:t>
            </w:r>
            <w:r>
              <w:br/>
              <w:t>Purity; 99.3 wt%</w:t>
            </w:r>
            <w:r>
              <w:br/>
              <w:t>Impurity; C8 beta-gamma 0.6 area %, C10 0.1 area %</w:t>
            </w:r>
            <w:r>
              <w:br/>
              <w:t>Lot No.; 1815</w:t>
            </w:r>
            <w:r>
              <w:br/>
              <w:t>Test substance was stored at room temperature before use.</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Default="00C56345">
            <w:pPr>
              <w:pStyle w:val="MSDS-TUZeile"/>
            </w:pPr>
            <w:r>
              <w:t>Structural chromosomal aberrations and polyploidy was not</w:t>
            </w:r>
            <w:r>
              <w:br/>
              <w:t>induced at any test substance treatment groups in any</w:t>
            </w:r>
            <w:r>
              <w:br/>
              <w:t xml:space="preserve">procedures (less than 5%). </w:t>
            </w:r>
            <w:r>
              <w:br/>
            </w:r>
            <w:r>
              <w:br/>
              <w:t>It was concluded that 1-octanethiol was negative (not</w:t>
            </w:r>
            <w:r>
              <w:br/>
              <w:t>clastogenic substance) in this chromosomal aberration test.</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(24)</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Chromosomal aberration test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System of testing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Human Lymphocytes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Without S9: 41.94, 52.43, 65.54 µg/mL </w:t>
            </w:r>
            <w:r>
              <w:br/>
              <w:t>With S9: 92.44, 132.1, 188.7 µg/mL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Cycotoxic concentr.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Without S9: &gt;65.54 µg/mL </w:t>
            </w:r>
            <w:r>
              <w:br/>
              <w:t>With S9: &gt;188.7 µg/mL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Metabolic activation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 and without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negative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OECD Guide-line 473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n-Octyl mercaptan was tested in an in vitro cytogenetics</w:t>
            </w:r>
            <w:r>
              <w:br/>
              <w:t>assay using duplicate human lymphocyte cultures from a male</w:t>
            </w:r>
            <w:r>
              <w:br/>
              <w:t>and female human donor. Treatments covering a broad range of</w:t>
            </w:r>
            <w:r>
              <w:br/>
              <w:t>doses, separated by narrow intervals, were performed both in</w:t>
            </w:r>
            <w:r>
              <w:br/>
              <w:t>the absence and presence of metabolic activation by a rat</w:t>
            </w:r>
            <w:r>
              <w:br/>
              <w:t>liver post-mitochondrial fraction (S-9) from Aroclor 1254</w:t>
            </w:r>
            <w:r>
              <w:br/>
              <w:t>induced animals. The test article was dissolved in dimethyl</w:t>
            </w:r>
            <w:r>
              <w:br/>
              <w:t>sulphoxide and the highest dose level used, 550 µg/mL, was</w:t>
            </w:r>
            <w:r>
              <w:br/>
              <w:t>close to the solubility limit of the test article in culture</w:t>
            </w:r>
            <w:r>
              <w:br/>
              <w:t>medium.</w:t>
            </w:r>
            <w:r>
              <w:br/>
            </w:r>
            <w:r>
              <w:br/>
              <w:t>Treatment in the absence of S-9 was continuous for 20 or 44</w:t>
            </w:r>
            <w:r>
              <w:br/>
              <w:t>hours (20+0, 44+0). Treatment in the presence of S-9 was for</w:t>
            </w:r>
            <w:r>
              <w:br/>
              <w:t>3 hours followed by a 17 or 41 hour recovery period (3+17,</w:t>
            </w:r>
            <w:r>
              <w:br/>
              <w:t>3+41). The test article dose levels for chromosome analysis</w:t>
            </w:r>
            <w:r>
              <w:br/>
              <w:t>were selected by evaluating the effect of n-octyl mercaptan</w:t>
            </w:r>
            <w:r>
              <w:br/>
              <w:t>on mitotic index. Following 20+0 hour treatments, -S-9 and</w:t>
            </w:r>
            <w:r>
              <w:br/>
              <w:t>3+17 hour treatments, +S-9, chromosome aberrations were</w:t>
            </w:r>
            <w:r>
              <w:br/>
              <w:t>analysed at three consecutive dose levels. The highest</w:t>
            </w:r>
            <w:r>
              <w:br/>
              <w:t>concentrations chosen for analysis, 65.54 µg/mL and 188.7</w:t>
            </w:r>
            <w:r>
              <w:br/>
              <w:t>µg/mL, each induced approximately 49% mitotic inhibition</w:t>
            </w:r>
            <w:r>
              <w:br/>
              <w:t>(reduction in mitotic index) in the absence and presence of</w:t>
            </w:r>
            <w:r>
              <w:br/>
              <w:t>S-9 respectively.</w:t>
            </w:r>
            <w:r>
              <w:br/>
            </w:r>
            <w:r>
              <w:br/>
              <w:t>The effects of single concentrations only, (65.54 µg/mL,</w:t>
            </w:r>
            <w:r>
              <w:br/>
              <w:t>without and 188.7 µg/mL with S-9) were investigated at the</w:t>
            </w:r>
            <w:r>
              <w:br/>
              <w:t>delayed (44+0, - S-9 and 3+41,+S-9) sampling time.</w:t>
            </w:r>
            <w:r>
              <w:br/>
            </w:r>
            <w:r>
              <w:br/>
              <w:t>Appropriate negative (solvent) control cultures were</w:t>
            </w:r>
            <w:r>
              <w:br/>
              <w:t>included in the test system under each treatment condition.</w:t>
            </w:r>
            <w:r>
              <w:br/>
              <w:t>The proportion of cells with structural aberrations in these</w:t>
            </w:r>
            <w:r>
              <w:br/>
              <w:t>cultures fell within or close to historical solvent control</w:t>
            </w:r>
            <w:r>
              <w:br/>
              <w:t>ranges. 4-Nitroquinoline 1-oxide and cyclophosphamide were</w:t>
            </w:r>
            <w:r>
              <w:br/>
              <w:t>employed as positive control chemicals in the absence and</w:t>
            </w:r>
            <w:r>
              <w:br/>
              <w:t>presence of liver S-9 respectively. Cells receiving these</w:t>
            </w:r>
            <w:r>
              <w:br/>
              <w:t>were sampled 20 hours after the start of treatment; both</w:t>
            </w:r>
            <w:r>
              <w:br/>
              <w:t>compounds induced statistically significant increases in the</w:t>
            </w:r>
            <w:r>
              <w:br/>
              <w:t>proportion of cells with structural aberrations.</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Treatment of cultures with n-octyl mercaptan in the absence</w:t>
            </w:r>
            <w:r>
              <w:br/>
              <w:t>of S-9 resulted in frequencies of aberrant cells which were</w:t>
            </w:r>
            <w:r>
              <w:br/>
              <w:t>similar to those seen in concurrent solvent controls at both</w:t>
            </w:r>
            <w:r>
              <w:br/>
              <w:t>sampling times. A small, but statistically significant</w:t>
            </w:r>
            <w:r>
              <w:br/>
              <w:t>increase seen at the intermediate dose at the 20 hour</w:t>
            </w:r>
            <w:r>
              <w:br/>
              <w:t>sampling time was considered to be not biologically</w:t>
            </w:r>
            <w:r>
              <w:br/>
              <w:t>significant because frequencies of aberrant cells in both</w:t>
            </w:r>
            <w:r>
              <w:br/>
              <w:t>replicate cultures fell within the historical negative</w:t>
            </w:r>
            <w:r>
              <w:br/>
              <w:t>control range.</w:t>
            </w:r>
            <w:r>
              <w:br/>
            </w:r>
            <w:r>
              <w:br/>
            </w:r>
            <w:r>
              <w:lastRenderedPageBreak/>
              <w:t>Treatment of cultures with n-octyl mercaptan in the presence</w:t>
            </w:r>
            <w:r>
              <w:br/>
              <w:t>of S-9 resulted in frequencies of aberrant cells that were</w:t>
            </w:r>
            <w:r>
              <w:br/>
              <w:t>similar to those seen in concurrent solvent controls.</w:t>
            </w:r>
            <w:r>
              <w:br/>
              <w:t>Although proportions of aberrant cells in treated cultures</w:t>
            </w:r>
            <w:r>
              <w:br/>
              <w:t>at the delayed sample time (3+41 hours), were significantly</w:t>
            </w:r>
            <w:r>
              <w:br/>
              <w:t>higher than in controls, the number of aberrant cells in</w:t>
            </w:r>
            <w:r>
              <w:br/>
              <w:t>negative controls was very low and the increase was small</w:t>
            </w:r>
            <w:r>
              <w:br/>
              <w:t>(numbers of aberrant cells in treated cultures exceeded the</w:t>
            </w:r>
            <w:r>
              <w:br/>
              <w:t>historical negative control range in only one replicate).</w:t>
            </w:r>
            <w:r>
              <w:br/>
              <w:t>The observation was therefore considered not biologically</w:t>
            </w:r>
            <w:r>
              <w:br/>
              <w:t>important.</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Elf Atochem</w:t>
            </w:r>
            <w:r>
              <w:br/>
              <w:t>Batch: 4355/96</w:t>
            </w:r>
            <w:r>
              <w:br/>
              <w:t>Purity: &gt; 99%</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Default="00C56345">
            <w:pPr>
              <w:pStyle w:val="MSDS-TUZeile"/>
            </w:pPr>
            <w:r>
              <w:t>n-Octyl mercaptan did not induce chromosome aberrations in</w:t>
            </w:r>
            <w:r>
              <w:br/>
              <w:t>cultured human peripheral blood lymphocytes when tested to</w:t>
            </w:r>
            <w:r>
              <w:br/>
              <w:t>its limit of toxicity in both the absence and presence of</w:t>
            </w:r>
            <w:r>
              <w:br/>
              <w:t>S-9.</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(6)</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Sister chromatid exchange assay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System of testing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Chinese Hamster Ovary Cells, K-1, Number CCL61</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75, 25, 7.5, 2.5, 0.5  micro-g/mL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Cycotoxic concentr.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Without metabolic activation:  75 micro-g/mL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Metabolic activation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 and without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negative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Similar to OECD 479 and OPPTS 870.5900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1984</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Cells exposed to five graded doses of test substance with and without metabolic activation did not exhibit a dose-dependent increase in the number of SCE's/chromosome.  A statistically significant increase in the number of SCE's per chromosome occurred at 25 and 75 micro-g/mL in the absence of metabolic activation.  However, neither increase met the additional criterion of a minimum two-fold increase in SCE's per chromosome required for a positive finding of mutagenicity.  </w:t>
            </w:r>
            <w:r>
              <w:br/>
              <w:t>A test is considered positive if there is a statistically significant increase in SCE's per chromosome and a two-fold increase in SCE's per chromosome compared with solvent control.</w:t>
            </w:r>
          </w:p>
        </w:tc>
      </w:tr>
      <w:tr w:rsidR="00C56345">
        <w:tc>
          <w:tcPr>
            <w:tcW w:w="2410" w:type="dxa"/>
            <w:tcBorders>
              <w:top w:val="nil"/>
              <w:left w:val="nil"/>
              <w:bottom w:val="nil"/>
              <w:right w:val="nil"/>
            </w:tcBorders>
          </w:tcPr>
          <w:p w:rsidR="00C56345" w:rsidRDefault="00C56345">
            <w:pPr>
              <w:pStyle w:val="MSDS-TZeile"/>
              <w:rPr>
                <w:b/>
                <w:bCs/>
              </w:rPr>
            </w:pPr>
            <w:r>
              <w:rPr>
                <w:b/>
                <w:bCs/>
              </w:rPr>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Metabolic activation:</w:t>
            </w:r>
            <w:r>
              <w:tab/>
            </w:r>
            <w:r>
              <w:tab/>
            </w:r>
            <w:r>
              <w:br/>
              <w:t>S-9 hepatic microsomes from Aroclor (1254)-induced adult</w:t>
            </w:r>
            <w:r>
              <w:br/>
              <w:t>male Sprague-Dawley rats.</w:t>
            </w:r>
            <w:r>
              <w:br/>
            </w:r>
            <w:r>
              <w:br/>
              <w:t>Concurrent positive controls were ethylmethane sulfonate (400 micro-g/mL) without metabolic activation and cyclophosphamide (1.4 micro-g/mL) with metabolic activation.  Additionally, negative (media) and solvent controls were run concurrently.</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no data</w:t>
            </w:r>
            <w:r>
              <w:br/>
              <w:t>Batch: no data</w:t>
            </w:r>
            <w:r>
              <w:br/>
              <w:t>Purity: 100%</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GLP, Comparable to Guideline study</w:t>
            </w:r>
          </w:p>
        </w:tc>
      </w:tr>
      <w:tr w:rsidR="00C56345">
        <w:trPr>
          <w:cantSplit/>
        </w:trPr>
        <w:tc>
          <w:tcPr>
            <w:tcW w:w="2410" w:type="dxa"/>
            <w:tcBorders>
              <w:top w:val="nil"/>
              <w:left w:val="nil"/>
              <w:bottom w:val="nil"/>
              <w:right w:val="nil"/>
            </w:tcBorders>
          </w:tcPr>
          <w:p w:rsidR="00C56345" w:rsidRDefault="00C56345">
            <w:pPr>
              <w:pStyle w:val="MSDS-TZeile"/>
              <w:rPr>
                <w:b/>
                <w:bCs/>
              </w:rPr>
            </w:pPr>
            <w:r>
              <w:t>16.01.2012</w:t>
            </w:r>
          </w:p>
        </w:tc>
        <w:tc>
          <w:tcPr>
            <w:tcW w:w="7155" w:type="dxa"/>
            <w:gridSpan w:val="2"/>
            <w:tcBorders>
              <w:top w:val="nil"/>
              <w:left w:val="nil"/>
              <w:bottom w:val="nil"/>
              <w:right w:val="nil"/>
            </w:tcBorders>
          </w:tcPr>
          <w:p w:rsidR="00C56345" w:rsidRDefault="00C56345">
            <w:pPr>
              <w:pStyle w:val="MSDS-TUZeile"/>
              <w:jc w:val="right"/>
            </w:pPr>
            <w:r>
              <w:t>(11)</w:t>
            </w:r>
          </w:p>
        </w:tc>
      </w:tr>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Mouse lymphoma assay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System of testing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L5178 TK+/- lymphoma cell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concentration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30, 20, 13.5, 9.0, 4.0, 2.7, 1.8  micro-g/mL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Cycotoxic concentr.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Not reported.  Acceptable growth inhibition observed at 30 micro-g/mL.</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Metabolic activation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with and without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negative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Similar to OECD 476 and OPPTS 870.5300</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Remark</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 xml:space="preserve">Concurrent positive controls were ethylmethane sulfonate (620 micro-g/mL) without metabolic activation and 3-methyl-cholanthrene (3 micro-g/mL) with metabolic activation. </w:t>
            </w:r>
            <w:r>
              <w:br/>
              <w:t>A negative and solvent control were also run concurrently.</w:t>
            </w:r>
          </w:p>
        </w:tc>
      </w:tr>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Cells exposed to eight graded doses of test substance with</w:t>
            </w:r>
            <w:r>
              <w:br/>
              <w:t>and without metabolic activation did not exhibit a</w:t>
            </w:r>
            <w:r>
              <w:br/>
              <w:t>dose-dependent increase in mutation frequency at the TK +/-</w:t>
            </w:r>
            <w:r>
              <w:br/>
              <w:t xml:space="preserve">locus. </w:t>
            </w:r>
            <w:r>
              <w:br/>
              <w:t>Test considered positive if dose-related responses at two or more test concentrations are at least two or three-fold</w:t>
            </w:r>
            <w:r>
              <w:br/>
              <w:t>higher than mutation frequency of solvent control.</w:t>
            </w:r>
          </w:p>
        </w:tc>
      </w:tr>
      <w:tr w:rsidR="00C56345">
        <w:tc>
          <w:tcPr>
            <w:tcW w:w="2410" w:type="dxa"/>
            <w:tcBorders>
              <w:top w:val="nil"/>
              <w:left w:val="nil"/>
              <w:bottom w:val="nil"/>
              <w:right w:val="nil"/>
            </w:tcBorders>
          </w:tcPr>
          <w:p w:rsidR="00C56345" w:rsidRDefault="00C56345">
            <w:pPr>
              <w:pStyle w:val="MSDS-TZeile"/>
              <w:rPr>
                <w:b/>
                <w:bCs/>
              </w:rPr>
            </w:pPr>
            <w:r>
              <w:rPr>
                <w:b/>
                <w:bCs/>
              </w:rPr>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Metabolic activation: S-9 hepatic microsomes from Aroclor (1254)-induced adult male Sprague-Dawley rats.</w:t>
            </w:r>
            <w:r>
              <w:br/>
              <w:t>Control group and treatment: Yes, Concurrent positive, negative, and solvent controls.</w:t>
            </w:r>
            <w:r>
              <w:br/>
              <w:t>Limit of solubility is 1,000 micro-g/mL.</w:t>
            </w:r>
          </w:p>
        </w:tc>
      </w:tr>
      <w:tr w:rsidR="00C56345">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Test article name: n-octyl mercaptan</w:t>
            </w:r>
            <w:r>
              <w:br/>
              <w:t>CAS no.: 111-88-6</w:t>
            </w:r>
            <w:r>
              <w:br/>
              <w:t>Source: no data</w:t>
            </w:r>
            <w:r>
              <w:br/>
              <w:t>Batch: no data</w:t>
            </w:r>
            <w:r>
              <w:br/>
              <w:t>Purity: 100%</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c>
          <w:tcPr>
            <w:tcW w:w="2410" w:type="dxa"/>
            <w:tcBorders>
              <w:top w:val="nil"/>
              <w:left w:val="nil"/>
              <w:bottom w:val="nil"/>
              <w:right w:val="nil"/>
            </w:tcBorders>
          </w:tcPr>
          <w:p w:rsidR="00C56345" w:rsidRDefault="00C56345">
            <w:pPr>
              <w:pStyle w:val="MSDS-TZeile"/>
              <w:rPr>
                <w:b/>
                <w:bCs/>
              </w:rPr>
            </w:pPr>
          </w:p>
        </w:tc>
        <w:tc>
          <w:tcPr>
            <w:tcW w:w="283" w:type="dxa"/>
            <w:tcBorders>
              <w:top w:val="nil"/>
              <w:left w:val="nil"/>
              <w:bottom w:val="nil"/>
              <w:right w:val="nil"/>
            </w:tcBorders>
          </w:tcPr>
          <w:p w:rsidR="00C56345" w:rsidRDefault="00C56345">
            <w:pPr>
              <w:pStyle w:val="MSDS-TZeile"/>
              <w:rPr>
                <w:b/>
                <w:bCs/>
              </w:rPr>
            </w:pPr>
          </w:p>
        </w:tc>
        <w:tc>
          <w:tcPr>
            <w:tcW w:w="6872" w:type="dxa"/>
            <w:tcBorders>
              <w:top w:val="nil"/>
              <w:left w:val="nil"/>
              <w:bottom w:val="nil"/>
              <w:right w:val="nil"/>
            </w:tcBorders>
          </w:tcPr>
          <w:p w:rsidR="00C56345" w:rsidRDefault="00C56345">
            <w:pPr>
              <w:pStyle w:val="MSDS-TZeile"/>
            </w:pPr>
            <w:r>
              <w:t>GLP, Comparable to Guideline study</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16.01.2012</w:t>
            </w:r>
          </w:p>
        </w:tc>
        <w:tc>
          <w:tcPr>
            <w:tcW w:w="7155" w:type="dxa"/>
            <w:gridSpan w:val="2"/>
            <w:tcBorders>
              <w:top w:val="nil"/>
              <w:left w:val="nil"/>
              <w:bottom w:val="nil"/>
              <w:right w:val="nil"/>
            </w:tcBorders>
          </w:tcPr>
          <w:p w:rsidR="00C56345" w:rsidRDefault="00C56345">
            <w:pPr>
              <w:pStyle w:val="MSDS-TUZeile"/>
              <w:jc w:val="right"/>
            </w:pPr>
            <w:r>
              <w:t>(12)</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5.6</w:t>
      </w:r>
      <w:r>
        <w:rPr>
          <w:caps w:val="0"/>
        </w:rPr>
        <w:tab/>
      </w:r>
      <w:r>
        <w:rPr>
          <w:caps w:val="0"/>
        </w:rPr>
        <w:tab/>
        <w:t>GENETIC TOXICITY ‘IN VIVO‘</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5.7</w:t>
      </w:r>
      <w:r>
        <w:rPr>
          <w:caps w:val="0"/>
        </w:rPr>
        <w:tab/>
      </w:r>
      <w:r>
        <w:rPr>
          <w:caps w:val="0"/>
        </w:rPr>
        <w:tab/>
        <w:t>CARCINOGENICITY</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5.8.1</w:t>
      </w:r>
      <w:r>
        <w:rPr>
          <w:caps w:val="0"/>
        </w:rPr>
        <w:tab/>
        <w:t>TOXICITY TO FERTILITY</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5.8.2</w:t>
      </w:r>
      <w:r>
        <w:rPr>
          <w:caps w:val="0"/>
        </w:rPr>
        <w:tab/>
        <w:t>DEVELOPMENTAL TOXICITY/TERATOGENICITY</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5.8.3</w:t>
      </w:r>
      <w:r>
        <w:rPr>
          <w:caps w:val="0"/>
        </w:rPr>
        <w:tab/>
        <w:t>TOXICITY TO REPRODUCTION, OTHER STUDIES</w:t>
      </w: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UZeile"/>
              <w:rPr>
                <w:b/>
                <w:bCs/>
              </w:rPr>
            </w:pPr>
          </w:p>
        </w:tc>
        <w:tc>
          <w:tcPr>
            <w:tcW w:w="283" w:type="dxa"/>
            <w:tcBorders>
              <w:top w:val="nil"/>
              <w:left w:val="nil"/>
              <w:bottom w:val="nil"/>
              <w:right w:val="nil"/>
            </w:tcBorders>
          </w:tcPr>
          <w:p w:rsidR="00C56345" w:rsidRDefault="00C56345">
            <w:pPr>
              <w:pStyle w:val="MSDS-TUZeile"/>
              <w:rPr>
                <w:b/>
                <w:bCs/>
              </w:rPr>
            </w:pPr>
          </w:p>
        </w:tc>
        <w:tc>
          <w:tcPr>
            <w:tcW w:w="6872" w:type="dxa"/>
            <w:tcBorders>
              <w:top w:val="nil"/>
              <w:left w:val="nil"/>
              <w:bottom w:val="nil"/>
              <w:right w:val="nil"/>
            </w:tcBorders>
          </w:tcPr>
          <w:p w:rsidR="00C56345" w:rsidRDefault="00C56345">
            <w:pPr>
              <w:pStyle w:val="MSDS-TUZeile"/>
              <w:rPr>
                <w:vanish/>
                <w:color w:val="008000"/>
              </w:rPr>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Type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In vitro/in vivo</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Species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rat</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Sex</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male/female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Strain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Crj: CD(SD)</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Route of admin.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gavage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Exposure period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Male; 35 days,</w:t>
            </w:r>
            <w:r>
              <w:br/>
              <w:t xml:space="preserve"> Female; from 14 days before mating to day 4 of lactation</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lastRenderedPageBreak/>
              <w:t>Frequency of treatm.</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Once daily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Duration of test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Terminal killing (parental animals)</w:t>
            </w:r>
            <w:r>
              <w:br/>
              <w:t xml:space="preserve"> Male; day 36,</w:t>
            </w:r>
            <w:r>
              <w:br/>
              <w:t xml:space="preserve"> Female; day 5 of lactation</w:t>
            </w:r>
            <w:r>
              <w:br/>
              <w:t>Offspring; 4 days after birth</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Doses</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10, 50, 250 mg/kg bw/day</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Control group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 concurrent vehicle</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Method</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other: OECD combined study TG422</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Year</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2003</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GLP</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yes</w:t>
            </w:r>
          </w:p>
        </w:tc>
      </w:tr>
      <w:tr w:rsidR="00C56345">
        <w:trPr>
          <w:cantSplit/>
        </w:trPr>
        <w:tc>
          <w:tcPr>
            <w:tcW w:w="2410" w:type="dxa"/>
            <w:tcBorders>
              <w:top w:val="nil"/>
              <w:left w:val="nil"/>
              <w:bottom w:val="nil"/>
              <w:right w:val="nil"/>
            </w:tcBorders>
          </w:tcPr>
          <w:p w:rsidR="00C56345" w:rsidRDefault="00C56345">
            <w:pPr>
              <w:pStyle w:val="MSDS-TZeile"/>
              <w:rPr>
                <w:b/>
                <w:bCs/>
              </w:rPr>
            </w:pPr>
            <w:r>
              <w:rPr>
                <w:b/>
                <w:bCs/>
              </w:rPr>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p>
        </w:tc>
      </w:tr>
    </w:tbl>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2410"/>
        <w:gridCol w:w="283"/>
        <w:gridCol w:w="6872"/>
      </w:tblGrid>
      <w:tr w:rsidR="00C56345">
        <w:tc>
          <w:tcPr>
            <w:tcW w:w="2410" w:type="dxa"/>
            <w:tcBorders>
              <w:top w:val="nil"/>
              <w:left w:val="nil"/>
              <w:bottom w:val="nil"/>
              <w:right w:val="nil"/>
            </w:tcBorders>
          </w:tcPr>
          <w:p w:rsidR="00C56345" w:rsidRDefault="00C56345">
            <w:pPr>
              <w:pStyle w:val="MSDS-TZeile"/>
              <w:rPr>
                <w:b/>
                <w:bCs/>
              </w:rPr>
            </w:pPr>
            <w:r>
              <w:rPr>
                <w:b/>
                <w:bCs/>
              </w:rPr>
              <w:t>Result</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Reproductive and developmental toxicity</w:t>
            </w:r>
            <w:r>
              <w:br/>
              <w:t>(1) Reproductive performance</w:t>
            </w:r>
            <w:r>
              <w:br/>
              <w:t>-At 250 mg/kg bw/day group</w:t>
            </w:r>
            <w:r>
              <w:br/>
              <w:t xml:space="preserve"> Extension of mean estrous cycle length was observed.</w:t>
            </w:r>
            <w:r>
              <w:br/>
              <w:t>--At 10 and 50 mg/kg bw/day group</w:t>
            </w:r>
            <w:r>
              <w:br/>
              <w:t xml:space="preserve"> No abnormality was observed.</w:t>
            </w:r>
            <w:r>
              <w:br/>
            </w:r>
            <w:r>
              <w:br/>
              <w:t>Table 1. Reproductive performance</w:t>
            </w:r>
            <w:r>
              <w:br/>
              <w:t>----------------------------------------------------------</w:t>
            </w:r>
            <w:r>
              <w:br/>
              <w:t>Dose (mg/kg bw/day)</w:t>
            </w:r>
            <w:r>
              <w:br/>
            </w:r>
            <w:r>
              <w:tab/>
            </w:r>
            <w:r>
              <w:tab/>
              <w:t>0</w:t>
            </w:r>
            <w:r>
              <w:tab/>
              <w:t>10</w:t>
            </w:r>
            <w:r>
              <w:tab/>
              <w:t>50</w:t>
            </w:r>
            <w:r>
              <w:tab/>
              <w:t>250</w:t>
            </w:r>
            <w:r>
              <w:br/>
              <w:t>----------------------------------------------------------</w:t>
            </w:r>
            <w:r>
              <w:br/>
              <w:t>No. of animals</w:t>
            </w:r>
            <w:r>
              <w:br/>
            </w:r>
            <w:r>
              <w:tab/>
            </w:r>
            <w:r>
              <w:tab/>
              <w:t>12</w:t>
            </w:r>
            <w:r>
              <w:tab/>
              <w:t>12</w:t>
            </w:r>
            <w:r>
              <w:tab/>
              <w:t>12</w:t>
            </w:r>
            <w:r>
              <w:tab/>
              <w:t>12</w:t>
            </w:r>
            <w:r>
              <w:br/>
              <w:t>Mean estrous cycle</w:t>
            </w:r>
            <w:r>
              <w:br/>
            </w:r>
            <w:r>
              <w:tab/>
            </w:r>
            <w:r>
              <w:tab/>
              <w:t>3.98</w:t>
            </w:r>
            <w:r>
              <w:tab/>
              <w:t>4.00</w:t>
            </w:r>
            <w:r>
              <w:tab/>
              <w:t>4.08</w:t>
            </w:r>
            <w:r>
              <w:tab/>
              <w:t>4.36**</w:t>
            </w:r>
            <w:r>
              <w:br/>
              <w:t>No. of females with irregular estrous cycle</w:t>
            </w:r>
            <w:r>
              <w:br/>
            </w:r>
            <w:r>
              <w:tab/>
            </w:r>
            <w:r>
              <w:tab/>
              <w:t>0/12</w:t>
            </w:r>
            <w:r>
              <w:tab/>
              <w:t>0/12</w:t>
            </w:r>
            <w:r>
              <w:tab/>
              <w:t>0/12</w:t>
            </w:r>
            <w:r>
              <w:tab/>
              <w:t>0/12</w:t>
            </w:r>
            <w:r>
              <w:br/>
              <w:t>Mating period</w:t>
            </w:r>
            <w:r>
              <w:br/>
              <w:t xml:space="preserve"> No. of estrous</w:t>
            </w:r>
            <w:r>
              <w:tab/>
              <w:t>0.0</w:t>
            </w:r>
            <w:r>
              <w:tab/>
              <w:t>0.0</w:t>
            </w:r>
            <w:r>
              <w:tab/>
              <w:t>0.0</w:t>
            </w:r>
            <w:r>
              <w:tab/>
              <w:t>0.1</w:t>
            </w:r>
            <w:r>
              <w:br/>
              <w:t xml:space="preserve"> Day of conceiving</w:t>
            </w:r>
            <w:r>
              <w:br/>
            </w:r>
            <w:r>
              <w:tab/>
            </w:r>
            <w:r>
              <w:tab/>
              <w:t>1.7</w:t>
            </w:r>
            <w:r>
              <w:tab/>
              <w:t>2.3</w:t>
            </w:r>
            <w:r>
              <w:tab/>
              <w:t>2.0</w:t>
            </w:r>
            <w:r>
              <w:tab/>
              <w:t>2.6</w:t>
            </w:r>
            <w:r>
              <w:br/>
              <w:t>Copulation index (%) a)</w:t>
            </w:r>
            <w:r>
              <w:br/>
            </w:r>
            <w:r>
              <w:tab/>
            </w:r>
            <w:r>
              <w:tab/>
              <w:t>91.7</w:t>
            </w:r>
            <w:r>
              <w:tab/>
              <w:t>100.0</w:t>
            </w:r>
            <w:r>
              <w:tab/>
              <w:t>100.0</w:t>
            </w:r>
            <w:r>
              <w:tab/>
              <w:t>100.0</w:t>
            </w:r>
            <w:r>
              <w:br/>
              <w:t>Fertility index (%) b)</w:t>
            </w:r>
            <w:r>
              <w:br/>
            </w:r>
            <w:r>
              <w:tab/>
            </w:r>
            <w:r>
              <w:tab/>
              <w:t>100.0</w:t>
            </w:r>
            <w:r>
              <w:tab/>
              <w:t>100.0</w:t>
            </w:r>
            <w:r>
              <w:tab/>
              <w:t>91.7</w:t>
            </w:r>
            <w:r>
              <w:tab/>
              <w:t>100.0</w:t>
            </w:r>
            <w:r>
              <w:br/>
              <w:t>---------------------------------------------------------</w:t>
            </w:r>
            <w:r>
              <w:br/>
              <w:t>a): (No. of copulated females)/(No. of pairs)</w:t>
            </w:r>
            <w:r>
              <w:br/>
              <w:t>b): (No. of pregnant females)/(No. of copulated females)</w:t>
            </w:r>
            <w:r>
              <w:br/>
              <w:t>*: Significant difference from control, p&lt;0.05</w:t>
            </w:r>
            <w:r>
              <w:br/>
              <w:t>** Significant difference from control, p&lt;0.01</w:t>
            </w:r>
            <w:r>
              <w:br/>
            </w:r>
            <w:r>
              <w:br/>
              <w:t>(2) Delivery and lactation</w:t>
            </w:r>
            <w:r>
              <w:br/>
              <w:t>-At 250 mg/kg bw/day group</w:t>
            </w:r>
            <w:r>
              <w:br/>
              <w:t xml:space="preserve"> Extension of gestation length and low value of delivery</w:t>
            </w:r>
            <w:r>
              <w:br/>
              <w:t>index were observed.</w:t>
            </w:r>
            <w:r>
              <w:br/>
              <w:t>--At 10 and 50 mg/kg bw/day group</w:t>
            </w:r>
            <w:r>
              <w:br/>
              <w:t xml:space="preserve"> No abnormality was observed.</w:t>
            </w:r>
            <w:r>
              <w:br/>
            </w:r>
            <w:r>
              <w:br/>
              <w:t>Table 2. Delivery data</w:t>
            </w:r>
            <w:r>
              <w:br/>
              <w:t>----------------------------------------------------------</w:t>
            </w:r>
            <w:r>
              <w:br/>
              <w:t>Dose (mg/kg bw/day)</w:t>
            </w:r>
            <w:r>
              <w:br/>
            </w:r>
            <w:r>
              <w:tab/>
            </w:r>
            <w:r>
              <w:tab/>
              <w:t>0</w:t>
            </w:r>
            <w:r>
              <w:tab/>
              <w:t>10</w:t>
            </w:r>
            <w:r>
              <w:tab/>
              <w:t>50</w:t>
            </w:r>
            <w:r>
              <w:tab/>
              <w:t>250</w:t>
            </w:r>
            <w:r>
              <w:br/>
              <w:t>----------------------------------------------------------</w:t>
            </w:r>
            <w:r>
              <w:br/>
              <w:t>n</w:t>
            </w:r>
            <w:r>
              <w:tab/>
            </w:r>
            <w:r>
              <w:tab/>
              <w:t>11</w:t>
            </w:r>
            <w:r>
              <w:tab/>
              <w:t>12</w:t>
            </w:r>
            <w:r>
              <w:tab/>
              <w:t>11</w:t>
            </w:r>
            <w:r>
              <w:tab/>
              <w:t>12</w:t>
            </w:r>
            <w:r>
              <w:br/>
              <w:t>Gestation length (days)</w:t>
            </w:r>
            <w:r>
              <w:br/>
            </w:r>
            <w:r>
              <w:tab/>
            </w:r>
            <w:r>
              <w:tab/>
              <w:t>22.2</w:t>
            </w:r>
            <w:r>
              <w:tab/>
              <w:t>22.7</w:t>
            </w:r>
            <w:r>
              <w:tab/>
              <w:t>22.5</w:t>
            </w:r>
            <w:r>
              <w:tab/>
              <w:t>22.8**</w:t>
            </w:r>
            <w:r>
              <w:br/>
              <w:t>No. of corpora lutea</w:t>
            </w:r>
            <w:r>
              <w:br/>
            </w:r>
            <w:r>
              <w:tab/>
            </w:r>
            <w:r>
              <w:tab/>
              <w:t>16.8</w:t>
            </w:r>
            <w:r>
              <w:tab/>
              <w:t>16.2</w:t>
            </w:r>
            <w:r>
              <w:tab/>
              <w:t>16.6</w:t>
            </w:r>
            <w:r>
              <w:tab/>
              <w:t>17.3</w:t>
            </w:r>
            <w:r>
              <w:br/>
              <w:t>No. of implantation sites</w:t>
            </w:r>
            <w:r>
              <w:br/>
            </w:r>
            <w:r>
              <w:lastRenderedPageBreak/>
              <w:tab/>
            </w:r>
            <w:r>
              <w:tab/>
              <w:t>15.9</w:t>
            </w:r>
            <w:r>
              <w:tab/>
              <w:t>14.9</w:t>
            </w:r>
            <w:r>
              <w:tab/>
              <w:t>15.9</w:t>
            </w:r>
            <w:r>
              <w:tab/>
              <w:t>16.3</w:t>
            </w:r>
            <w:r>
              <w:br/>
              <w:t>Total No. of offspring</w:t>
            </w:r>
            <w:r>
              <w:br/>
            </w:r>
            <w:r>
              <w:tab/>
            </w:r>
            <w:r>
              <w:tab/>
              <w:t>15.7</w:t>
            </w:r>
            <w:r>
              <w:tab/>
              <w:t>14.5</w:t>
            </w:r>
            <w:r>
              <w:tab/>
              <w:t>15.3</w:t>
            </w:r>
            <w:r>
              <w:tab/>
              <w:t>13.9</w:t>
            </w:r>
            <w:r>
              <w:br/>
              <w:t>Implantation index (%)</w:t>
            </w:r>
            <w:r>
              <w:br/>
            </w:r>
            <w:r>
              <w:tab/>
            </w:r>
            <w:r>
              <w:tab/>
              <w:t>94.23</w:t>
            </w:r>
            <w:r>
              <w:tab/>
              <w:t>91.62</w:t>
            </w:r>
            <w:r>
              <w:tab/>
              <w:t>95.43</w:t>
            </w:r>
            <w:r>
              <w:tab/>
              <w:t>93.93</w:t>
            </w:r>
            <w:r>
              <w:br/>
              <w:t>Delivery index (%)</w:t>
            </w:r>
            <w:r>
              <w:br/>
            </w:r>
            <w:r>
              <w:tab/>
            </w:r>
            <w:r>
              <w:tab/>
              <w:t>98.85</w:t>
            </w:r>
            <w:r>
              <w:tab/>
              <w:t>97.41</w:t>
            </w:r>
            <w:r>
              <w:tab/>
              <w:t>95.97</w:t>
            </w:r>
            <w:r>
              <w:tab/>
              <w:t>85.85**</w:t>
            </w:r>
            <w:r>
              <w:br/>
              <w:t>Gestation index (%) a)</w:t>
            </w:r>
            <w:r>
              <w:br/>
            </w:r>
            <w:r>
              <w:tab/>
            </w:r>
            <w:r>
              <w:tab/>
              <w:t>100.0</w:t>
            </w:r>
            <w:r>
              <w:tab/>
              <w:t>100.0</w:t>
            </w:r>
            <w:r>
              <w:tab/>
              <w:t>100.0</w:t>
            </w:r>
            <w:r>
              <w:tab/>
              <w:t>100.0</w:t>
            </w:r>
            <w:r>
              <w:br/>
              <w:t>----------------------------------------------------------</w:t>
            </w:r>
            <w:r>
              <w:br/>
              <w:t>a): (No. of pregnant animals delivered live offspring)/(No.</w:t>
            </w:r>
            <w:r>
              <w:br/>
              <w:t>of pregnant animals)</w:t>
            </w:r>
            <w:r>
              <w:br/>
              <w:t>*: Significant difference from control, p&lt;0.05</w:t>
            </w:r>
            <w:r>
              <w:br/>
              <w:t>**: Significant difference from control, p&lt;0.01</w:t>
            </w:r>
            <w:r>
              <w:br/>
            </w:r>
            <w:r>
              <w:br/>
              <w:t>(3) Morphology, body weight and necropsy findings of</w:t>
            </w:r>
            <w:r>
              <w:br/>
              <w:t>offspring</w:t>
            </w:r>
            <w:r>
              <w:br/>
              <w:t>[Litter size and viability index (total number of offspring</w:t>
            </w:r>
            <w:r>
              <w:br/>
              <w:t>at birth, number of live offspring at birth, number of live</w:t>
            </w:r>
            <w:r>
              <w:br/>
              <w:t>offspring on day 4, viability index), Clinical sign, Body</w:t>
            </w:r>
            <w:r>
              <w:br/>
              <w:t>weight and body weight gain of offspring, and External</w:t>
            </w:r>
            <w:r>
              <w:br/>
              <w:t>examination of offspring (number of dams with anomalous</w:t>
            </w:r>
            <w:r>
              <w:br/>
              <w:t>offspring, number of offspring with any anomalies)]</w:t>
            </w:r>
            <w:r>
              <w:br/>
              <w:t>-Morphology</w:t>
            </w:r>
            <w:r>
              <w:br/>
              <w:t>--At all treated groups</w:t>
            </w:r>
            <w:r>
              <w:br/>
              <w:t xml:space="preserve">  There were no toxicological significances related with</w:t>
            </w:r>
            <w:r>
              <w:br/>
              <w:t>test substance.</w:t>
            </w:r>
            <w:r>
              <w:br/>
            </w:r>
            <w:r>
              <w:br/>
              <w:t>-Body weight</w:t>
            </w:r>
            <w:r>
              <w:br/>
              <w:t>--At all treated groups</w:t>
            </w:r>
            <w:r>
              <w:br/>
              <w:t xml:space="preserve">  There were no toxicological significances related with</w:t>
            </w:r>
            <w:r>
              <w:br/>
              <w:t>test substance.</w:t>
            </w:r>
            <w:r>
              <w:br/>
            </w:r>
            <w:r>
              <w:br/>
              <w:t>-Necropsy findings</w:t>
            </w:r>
            <w:r>
              <w:br/>
              <w:t>--At all treated groups</w:t>
            </w:r>
            <w:r>
              <w:br/>
              <w:t xml:space="preserve">  There were no toxicological significances related with</w:t>
            </w:r>
            <w:r>
              <w:br/>
              <w:t>test substance.</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condition</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-Animals:</w:t>
            </w:r>
            <w:r>
              <w:br/>
              <w:t xml:space="preserve"> Seven weeks old Sprague-Dawley (Crj:CD(SD)IGS, SPF) rats</w:t>
            </w:r>
            <w:r>
              <w:br/>
              <w:t>obtained from Charles River Japan, Inc. They were put in</w:t>
            </w:r>
            <w:r>
              <w:br/>
              <w:t>quarantine for 6 days before use, and their performance</w:t>
            </w:r>
            <w:r>
              <w:br/>
              <w:t>status was observed. Then they were put in pre-breeding</w:t>
            </w:r>
            <w:r>
              <w:br/>
              <w:t>before administration, and the clinical signs and estrous</w:t>
            </w:r>
            <w:r>
              <w:br/>
              <w:t xml:space="preserve">cycles were checked.  </w:t>
            </w:r>
            <w:r>
              <w:br/>
              <w:t>--Age at the start of administration;</w:t>
            </w:r>
            <w:r>
              <w:br/>
              <w:t xml:space="preserve">  9 weeks old</w:t>
            </w:r>
            <w:r>
              <w:br/>
              <w:t>--Weight at the start of administration;</w:t>
            </w:r>
            <w:r>
              <w:br/>
              <w:t xml:space="preserve">  Male; 331-379 g</w:t>
            </w:r>
            <w:r>
              <w:br/>
              <w:t xml:space="preserve">  Female; 202-254 g</w:t>
            </w:r>
            <w:r>
              <w:br/>
            </w:r>
            <w:r>
              <w:br/>
              <w:t>-Number of animals/group:</w:t>
            </w:r>
            <w:r>
              <w:br/>
              <w:t xml:space="preserve"> Male; 12</w:t>
            </w:r>
            <w:r>
              <w:br/>
              <w:t xml:space="preserve"> Female; 12</w:t>
            </w:r>
            <w:r>
              <w:br/>
            </w:r>
            <w:r>
              <w:br/>
              <w:t>-Administration route:</w:t>
            </w:r>
            <w:r>
              <w:br/>
              <w:t xml:space="preserve"> Oral (gavage)</w:t>
            </w:r>
            <w:r>
              <w:br/>
            </w:r>
            <w:r>
              <w:br/>
              <w:t>-Administration time:</w:t>
            </w:r>
            <w:r>
              <w:br/>
              <w:t xml:space="preserve"> Once</w:t>
            </w:r>
            <w:r>
              <w:br/>
            </w:r>
            <w:r>
              <w:br/>
              <w:t>-Dosage:</w:t>
            </w:r>
            <w:r>
              <w:br/>
              <w:t xml:space="preserve"> 0 (vehicle), 10, 50, 250 mg/kg bw/day</w:t>
            </w:r>
            <w:r>
              <w:br/>
            </w:r>
            <w:r>
              <w:lastRenderedPageBreak/>
              <w:br/>
              <w:t>-Vehicle:</w:t>
            </w:r>
            <w:r>
              <w:br/>
              <w:t xml:space="preserve"> Olive oil</w:t>
            </w:r>
            <w:r>
              <w:br/>
            </w:r>
            <w:r>
              <w:br/>
              <w:t>-Confirmation of test solution concentration:</w:t>
            </w:r>
            <w:r>
              <w:br/>
              <w:t xml:space="preserve"> Test solutions were analyzed and warranted to be stable for</w:t>
            </w:r>
            <w:r>
              <w:br/>
              <w:t>9 days.</w:t>
            </w:r>
            <w:r>
              <w:br/>
            </w:r>
            <w:r>
              <w:br/>
              <w:t>-Administration period:</w:t>
            </w:r>
            <w:r>
              <w:br/>
              <w:t xml:space="preserve"> Male; 35 days</w:t>
            </w:r>
            <w:r>
              <w:br/>
              <w:t xml:space="preserve"> Female; from 14 days before mating to day 4 of lactation</w:t>
            </w:r>
            <w:r>
              <w:br/>
            </w:r>
            <w:r>
              <w:br/>
              <w:t>-Terminal killing:</w:t>
            </w:r>
            <w:r>
              <w:br/>
              <w:t xml:space="preserve"> Male (parental animal); day 36</w:t>
            </w:r>
            <w:r>
              <w:br/>
              <w:t xml:space="preserve"> Female (parental animal); day 5 of lactation</w:t>
            </w:r>
            <w:r>
              <w:br/>
              <w:t xml:space="preserve"> Offspring; 4 days after birth</w:t>
            </w:r>
            <w:r>
              <w:br/>
            </w:r>
            <w:r>
              <w:br/>
              <w:t>-Statistical analysis:</w:t>
            </w:r>
            <w:r>
              <w:br/>
              <w:t>Five percent (significant level)</w:t>
            </w:r>
            <w:r>
              <w:br/>
              <w:t xml:space="preserve"> Multiple comparison test, multiple comparison test of</w:t>
            </w:r>
            <w:r>
              <w:br/>
              <w:t>Kruskal-Wallis and Dunnett type, and Fisher's exact test</w:t>
            </w:r>
            <w:r>
              <w:br/>
              <w:t xml:space="preserve">were performed. </w:t>
            </w:r>
            <w:r>
              <w:br/>
            </w:r>
            <w:r>
              <w:br/>
              <w:t>-The other material and method:</w:t>
            </w:r>
            <w:r>
              <w:br/>
              <w:t xml:space="preserve"> See Section 5.4</w:t>
            </w:r>
          </w:p>
        </w:tc>
      </w:tr>
      <w:tr w:rsidR="00C56345">
        <w:tc>
          <w:tcPr>
            <w:tcW w:w="2410" w:type="dxa"/>
            <w:tcBorders>
              <w:top w:val="nil"/>
              <w:left w:val="nil"/>
              <w:bottom w:val="nil"/>
              <w:right w:val="nil"/>
            </w:tcBorders>
          </w:tcPr>
          <w:p w:rsidR="00C56345" w:rsidRDefault="00C56345">
            <w:pPr>
              <w:pStyle w:val="MSDS-TZeile"/>
              <w:rPr>
                <w:b/>
                <w:bCs/>
              </w:rPr>
            </w:pPr>
            <w:r>
              <w:rPr>
                <w:b/>
                <w:bCs/>
              </w:rPr>
              <w:lastRenderedPageBreak/>
              <w:t>Test substance</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Substance; 1-octanethiol (CAS No. 111-88-6)</w:t>
            </w:r>
            <w:r>
              <w:br/>
              <w:t>Manufacturer; Kao Corporation (Japan)</w:t>
            </w:r>
            <w:r>
              <w:br/>
              <w:t>Purity; 99.3 wt%</w:t>
            </w:r>
            <w:r>
              <w:br/>
              <w:t>Impurity; C8 beta-gamma 0.6 area %, C10 0.1 area %</w:t>
            </w:r>
            <w:r>
              <w:br/>
              <w:t>Lot No.; 1815</w:t>
            </w:r>
            <w:r>
              <w:br/>
              <w:t>Test substance was stored at room temperature before use.</w:t>
            </w:r>
          </w:p>
        </w:tc>
      </w:tr>
      <w:tr w:rsidR="00C56345">
        <w:tc>
          <w:tcPr>
            <w:tcW w:w="2410" w:type="dxa"/>
            <w:tcBorders>
              <w:top w:val="nil"/>
              <w:left w:val="nil"/>
              <w:bottom w:val="nil"/>
              <w:right w:val="nil"/>
            </w:tcBorders>
          </w:tcPr>
          <w:p w:rsidR="00C56345" w:rsidRDefault="00C56345">
            <w:pPr>
              <w:pStyle w:val="MSDS-TZeile"/>
              <w:rPr>
                <w:b/>
                <w:bCs/>
                <w:color w:val="000000"/>
              </w:rPr>
            </w:pPr>
            <w:r>
              <w:rPr>
                <w:b/>
                <w:bCs/>
                <w:color w:val="000000"/>
              </w:rPr>
              <w:t>Conclusion</w:t>
            </w:r>
          </w:p>
        </w:tc>
        <w:tc>
          <w:tcPr>
            <w:tcW w:w="283" w:type="dxa"/>
            <w:tcBorders>
              <w:top w:val="nil"/>
              <w:left w:val="nil"/>
              <w:bottom w:val="nil"/>
              <w:right w:val="nil"/>
            </w:tcBorders>
          </w:tcPr>
          <w:p w:rsidR="00C56345" w:rsidRDefault="00C56345">
            <w:pPr>
              <w:pStyle w:val="MSDS-TZeile"/>
              <w:rPr>
                <w:b/>
                <w:bCs/>
                <w:color w:val="000000"/>
              </w:rPr>
            </w:pPr>
            <w:r>
              <w:rPr>
                <w:b/>
                <w:bCs/>
                <w:color w:val="000000"/>
              </w:rPr>
              <w:t>:</w:t>
            </w:r>
          </w:p>
        </w:tc>
        <w:tc>
          <w:tcPr>
            <w:tcW w:w="6872" w:type="dxa"/>
            <w:tcBorders>
              <w:top w:val="nil"/>
              <w:left w:val="nil"/>
              <w:bottom w:val="nil"/>
              <w:right w:val="nil"/>
            </w:tcBorders>
          </w:tcPr>
          <w:p w:rsidR="00C56345" w:rsidRDefault="00C56345">
            <w:pPr>
              <w:pStyle w:val="MSDS-TUZeile"/>
            </w:pPr>
            <w:r>
              <w:t>The NOAEL for reproductive toxicity is 250 mg/kg bw/day.  The NOAEL for developmental toxicity is 50 mg/kg bw/day based on decreased delivery index.</w:t>
            </w:r>
          </w:p>
        </w:tc>
      </w:tr>
      <w:tr w:rsidR="00C56345">
        <w:tc>
          <w:tcPr>
            <w:tcW w:w="2410" w:type="dxa"/>
            <w:tcBorders>
              <w:top w:val="nil"/>
              <w:left w:val="nil"/>
              <w:bottom w:val="nil"/>
              <w:right w:val="nil"/>
            </w:tcBorders>
          </w:tcPr>
          <w:p w:rsidR="00C56345" w:rsidRDefault="00C56345">
            <w:pPr>
              <w:pStyle w:val="MSDS-TZeile"/>
              <w:rPr>
                <w:b/>
                <w:bCs/>
              </w:rPr>
            </w:pPr>
            <w:r>
              <w:rPr>
                <w:b/>
                <w:bCs/>
              </w:rPr>
              <w:t>Reliability</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(1) valid without restriction</w:t>
            </w:r>
          </w:p>
        </w:tc>
      </w:tr>
      <w:tr w:rsidR="00C56345">
        <w:tc>
          <w:tcPr>
            <w:tcW w:w="2410" w:type="dxa"/>
            <w:tcBorders>
              <w:top w:val="nil"/>
              <w:left w:val="nil"/>
              <w:bottom w:val="nil"/>
              <w:right w:val="nil"/>
            </w:tcBorders>
          </w:tcPr>
          <w:p w:rsidR="00C56345" w:rsidRDefault="00C56345">
            <w:pPr>
              <w:pStyle w:val="MSDS-TZeile"/>
              <w:rPr>
                <w:b/>
                <w:bCs/>
              </w:rPr>
            </w:pPr>
            <w:r>
              <w:rPr>
                <w:b/>
                <w:bCs/>
              </w:rPr>
              <w:t>Flag</w:t>
            </w:r>
          </w:p>
        </w:tc>
        <w:tc>
          <w:tcPr>
            <w:tcW w:w="283" w:type="dxa"/>
            <w:tcBorders>
              <w:top w:val="nil"/>
              <w:left w:val="nil"/>
              <w:bottom w:val="nil"/>
              <w:right w:val="nil"/>
            </w:tcBorders>
          </w:tcPr>
          <w:p w:rsidR="00C56345" w:rsidRDefault="00C56345">
            <w:pPr>
              <w:pStyle w:val="MSDS-TZeile"/>
              <w:rPr>
                <w:b/>
                <w:bCs/>
              </w:rPr>
            </w:pPr>
            <w:r>
              <w:rPr>
                <w:b/>
                <w:bCs/>
              </w:rPr>
              <w:t>:</w:t>
            </w:r>
          </w:p>
        </w:tc>
        <w:tc>
          <w:tcPr>
            <w:tcW w:w="6872" w:type="dxa"/>
            <w:tcBorders>
              <w:top w:val="nil"/>
              <w:left w:val="nil"/>
              <w:bottom w:val="nil"/>
              <w:right w:val="nil"/>
            </w:tcBorders>
          </w:tcPr>
          <w:p w:rsidR="00C56345" w:rsidRDefault="00C56345">
            <w:pPr>
              <w:pStyle w:val="MSDS-TZeile"/>
            </w:pPr>
            <w:r>
              <w:t>Critical study for SIDS endpoint</w:t>
            </w:r>
          </w:p>
        </w:tc>
      </w:tr>
      <w:tr w:rsidR="00C56345">
        <w:trPr>
          <w:cantSplit/>
        </w:trPr>
        <w:tc>
          <w:tcPr>
            <w:tcW w:w="2410" w:type="dxa"/>
            <w:tcBorders>
              <w:top w:val="nil"/>
              <w:left w:val="nil"/>
              <w:bottom w:val="nil"/>
              <w:right w:val="nil"/>
            </w:tcBorders>
          </w:tcPr>
          <w:p w:rsidR="00C56345" w:rsidRDefault="00C56345">
            <w:pPr>
              <w:pStyle w:val="MSDS-TZeile"/>
              <w:rPr>
                <w:b/>
                <w:bCs/>
              </w:rPr>
            </w:pPr>
            <w:r>
              <w:t>21.06.2012</w:t>
            </w:r>
          </w:p>
        </w:tc>
        <w:tc>
          <w:tcPr>
            <w:tcW w:w="7155" w:type="dxa"/>
            <w:gridSpan w:val="2"/>
            <w:tcBorders>
              <w:top w:val="nil"/>
              <w:left w:val="nil"/>
              <w:bottom w:val="nil"/>
              <w:right w:val="nil"/>
            </w:tcBorders>
          </w:tcPr>
          <w:p w:rsidR="00C56345" w:rsidRDefault="00C56345">
            <w:pPr>
              <w:pStyle w:val="MSDS-TUZeile"/>
              <w:jc w:val="right"/>
            </w:pPr>
            <w:r>
              <w:t>(20)</w:t>
            </w:r>
          </w:p>
        </w:tc>
      </w:tr>
    </w:tbl>
    <w:p w:rsidR="00C56345" w:rsidRDefault="00C56345">
      <w:pPr>
        <w:pStyle w:val="MSDS-Zeile"/>
        <w:rPr>
          <w:rFonts w:ascii="Arial" w:hAnsi="Arial" w:cs="Arial"/>
        </w:rPr>
      </w:pPr>
    </w:p>
    <w:p w:rsidR="00C56345" w:rsidRDefault="00C56345">
      <w:pPr>
        <w:pStyle w:val="MSDS-Kapitelberschrift"/>
        <w:rPr>
          <w:caps w:val="0"/>
        </w:rPr>
      </w:pPr>
      <w:r>
        <w:rPr>
          <w:caps w:val="0"/>
        </w:rPr>
        <w:t>5.9</w:t>
      </w:r>
      <w:r>
        <w:rPr>
          <w:caps w:val="0"/>
        </w:rPr>
        <w:tab/>
      </w:r>
      <w:r>
        <w:rPr>
          <w:caps w:val="0"/>
        </w:rPr>
        <w:tab/>
        <w:t>SPECIFIC INVESTIGATIONS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5.10</w:t>
      </w:r>
      <w:r>
        <w:rPr>
          <w:caps w:val="0"/>
        </w:rPr>
        <w:tab/>
        <w:t>EXPOSURE EXPERIENCE</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5.11</w:t>
      </w:r>
      <w:r>
        <w:rPr>
          <w:caps w:val="0"/>
        </w:rPr>
        <w:tab/>
        <w:t>ADDITIONAL REMARKS</w:t>
      </w:r>
    </w:p>
    <w:p w:rsidR="00C56345" w:rsidRDefault="00C56345">
      <w:pPr>
        <w:rPr>
          <w:rFonts w:ascii="Arial" w:hAnsi="Arial" w:cs="Arial"/>
        </w:rPr>
      </w:pPr>
    </w:p>
    <w:p w:rsidR="00C56345" w:rsidRDefault="00C56345">
      <w:pPr>
        <w:rPr>
          <w:rFonts w:ascii="Arial" w:hAnsi="Arial" w:cs="Arial"/>
        </w:rPr>
        <w:sectPr w:rsidR="00C56345">
          <w:headerReference w:type="default" r:id="rId16"/>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Default="00C56345">
      <w:pPr>
        <w:pStyle w:val="MSDS-Zeile"/>
        <w:rPr>
          <w:rFonts w:ascii="Arial" w:hAnsi="Arial" w:cs="Arial"/>
        </w:rPr>
      </w:pPr>
    </w:p>
    <w:p w:rsidR="00C56345" w:rsidRDefault="00C56345">
      <w:pPr>
        <w:pStyle w:val="MSDS-Kapitelberschrift"/>
        <w:rPr>
          <w:caps w:val="0"/>
        </w:rPr>
      </w:pPr>
      <w:r>
        <w:rPr>
          <w:caps w:val="0"/>
        </w:rPr>
        <w:t>6.1</w:t>
      </w:r>
      <w:r>
        <w:rPr>
          <w:caps w:val="0"/>
        </w:rPr>
        <w:tab/>
      </w:r>
      <w:r>
        <w:rPr>
          <w:caps w:val="0"/>
        </w:rPr>
        <w:tab/>
        <w:t>ANALYTICAL METHODS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6.2</w:t>
      </w:r>
      <w:r>
        <w:rPr>
          <w:caps w:val="0"/>
        </w:rPr>
        <w:tab/>
      </w:r>
      <w:r>
        <w:rPr>
          <w:caps w:val="0"/>
        </w:rPr>
        <w:tab/>
        <w:t>DETECTION AND IDENTIFICATION</w:t>
      </w:r>
    </w:p>
    <w:p w:rsidR="00C56345" w:rsidRDefault="00C56345">
      <w:pPr>
        <w:rPr>
          <w:rFonts w:ascii="Arial" w:hAnsi="Arial" w:cs="Arial"/>
        </w:rPr>
      </w:pPr>
    </w:p>
    <w:p w:rsidR="00C56345" w:rsidRDefault="00C56345">
      <w:pPr>
        <w:pStyle w:val="Footer"/>
        <w:tabs>
          <w:tab w:val="clear" w:pos="4536"/>
          <w:tab w:val="clear" w:pos="9072"/>
        </w:tabs>
        <w:rPr>
          <w:rFonts w:ascii="Arial" w:hAnsi="Arial" w:cs="Arial"/>
        </w:rPr>
        <w:sectPr w:rsidR="00C56345">
          <w:headerReference w:type="default" r:id="rId17"/>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Default="00C56345">
      <w:pPr>
        <w:pStyle w:val="MSDS-Zeile"/>
        <w:rPr>
          <w:rFonts w:ascii="Arial" w:hAnsi="Arial" w:cs="Arial"/>
        </w:rPr>
      </w:pPr>
    </w:p>
    <w:p w:rsidR="00C56345" w:rsidRDefault="00C56345">
      <w:pPr>
        <w:pStyle w:val="MSDS-Kapitelberschrift"/>
        <w:rPr>
          <w:caps w:val="0"/>
        </w:rPr>
      </w:pPr>
      <w:r>
        <w:rPr>
          <w:caps w:val="0"/>
        </w:rPr>
        <w:t>7.1</w:t>
      </w:r>
      <w:r>
        <w:rPr>
          <w:caps w:val="0"/>
        </w:rPr>
        <w:tab/>
      </w:r>
      <w:r>
        <w:rPr>
          <w:caps w:val="0"/>
        </w:rPr>
        <w:tab/>
        <w:t>FUNCTION</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7.2</w:t>
      </w:r>
      <w:r>
        <w:rPr>
          <w:caps w:val="0"/>
        </w:rPr>
        <w:tab/>
      </w:r>
      <w:r>
        <w:rPr>
          <w:caps w:val="0"/>
        </w:rPr>
        <w:tab/>
        <w:t>EFFECTS ON ORGANISMS TO BE CONTROLLED</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7.3</w:t>
      </w:r>
      <w:r>
        <w:rPr>
          <w:caps w:val="0"/>
        </w:rPr>
        <w:tab/>
      </w:r>
      <w:r>
        <w:rPr>
          <w:caps w:val="0"/>
        </w:rPr>
        <w:tab/>
        <w:t>ORGANISMS TO BE PROTECTED</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7.4</w:t>
      </w:r>
      <w:r>
        <w:rPr>
          <w:caps w:val="0"/>
        </w:rPr>
        <w:tab/>
      </w:r>
      <w:r>
        <w:rPr>
          <w:caps w:val="0"/>
        </w:rPr>
        <w:tab/>
        <w:t>USER</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7.5</w:t>
      </w:r>
      <w:r>
        <w:rPr>
          <w:caps w:val="0"/>
        </w:rPr>
        <w:tab/>
      </w:r>
      <w:r>
        <w:rPr>
          <w:caps w:val="0"/>
        </w:rPr>
        <w:tab/>
        <w:t>RESISTANCE</w:t>
      </w:r>
    </w:p>
    <w:p w:rsidR="00C56345" w:rsidRDefault="00C56345">
      <w:pPr>
        <w:rPr>
          <w:rFonts w:ascii="Arial" w:hAnsi="Arial" w:cs="Arial"/>
        </w:rPr>
      </w:pPr>
    </w:p>
    <w:p w:rsidR="00C56345" w:rsidRDefault="00C56345">
      <w:pPr>
        <w:pStyle w:val="Footer"/>
        <w:tabs>
          <w:tab w:val="clear" w:pos="4536"/>
          <w:tab w:val="clear" w:pos="9072"/>
        </w:tabs>
        <w:rPr>
          <w:rFonts w:ascii="Arial" w:hAnsi="Arial" w:cs="Arial"/>
        </w:rPr>
        <w:sectPr w:rsidR="00C56345">
          <w:headerReference w:type="default" r:id="rId18"/>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Default="00C56345">
      <w:pPr>
        <w:pStyle w:val="MSDS-Zeile"/>
        <w:rPr>
          <w:rFonts w:ascii="Arial" w:hAnsi="Arial" w:cs="Arial"/>
        </w:rPr>
      </w:pPr>
    </w:p>
    <w:p w:rsidR="00C56345" w:rsidRDefault="00C56345">
      <w:pPr>
        <w:pStyle w:val="MSDS-Kapitelberschrift"/>
        <w:rPr>
          <w:caps w:val="0"/>
        </w:rPr>
      </w:pPr>
      <w:r>
        <w:rPr>
          <w:caps w:val="0"/>
        </w:rPr>
        <w:t>8.1</w:t>
      </w:r>
      <w:r>
        <w:rPr>
          <w:caps w:val="0"/>
        </w:rPr>
        <w:tab/>
      </w:r>
      <w:r>
        <w:rPr>
          <w:caps w:val="0"/>
        </w:rPr>
        <w:tab/>
        <w:t>METHODS HANDLING AND STORING</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8.2</w:t>
      </w:r>
      <w:r>
        <w:rPr>
          <w:caps w:val="0"/>
        </w:rPr>
        <w:tab/>
      </w:r>
      <w:r>
        <w:rPr>
          <w:caps w:val="0"/>
        </w:rPr>
        <w:tab/>
        <w:t>FIRE GUIDANCE</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8.3</w:t>
      </w:r>
      <w:r>
        <w:rPr>
          <w:caps w:val="0"/>
        </w:rPr>
        <w:tab/>
      </w:r>
      <w:r>
        <w:rPr>
          <w:caps w:val="0"/>
        </w:rPr>
        <w:tab/>
        <w:t>EMERGENCY MEASURES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8.4</w:t>
      </w:r>
      <w:r>
        <w:rPr>
          <w:caps w:val="0"/>
        </w:rPr>
        <w:tab/>
      </w:r>
      <w:r>
        <w:rPr>
          <w:caps w:val="0"/>
        </w:rPr>
        <w:tab/>
        <w:t>POSSIB. OF RENDERING SUBST. HARMLESS</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8.5</w:t>
      </w:r>
      <w:r>
        <w:rPr>
          <w:caps w:val="0"/>
        </w:rPr>
        <w:tab/>
      </w:r>
      <w:r>
        <w:rPr>
          <w:caps w:val="0"/>
        </w:rPr>
        <w:tab/>
        <w:t>WASTE MANAGEMENT</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8.6</w:t>
      </w:r>
      <w:r>
        <w:rPr>
          <w:caps w:val="0"/>
        </w:rPr>
        <w:tab/>
      </w:r>
      <w:r>
        <w:rPr>
          <w:caps w:val="0"/>
        </w:rPr>
        <w:tab/>
        <w:t>SIDE-EFFECTS DETECTION</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8.7</w:t>
      </w:r>
      <w:r>
        <w:rPr>
          <w:caps w:val="0"/>
        </w:rPr>
        <w:tab/>
      </w:r>
      <w:r>
        <w:rPr>
          <w:caps w:val="0"/>
        </w:rPr>
        <w:tab/>
        <w:t>SUBSTANCE REGISTERED AS DANGEROUS FOR GROUND WATER</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8.8</w:t>
      </w:r>
      <w:r>
        <w:rPr>
          <w:caps w:val="0"/>
        </w:rPr>
        <w:tab/>
      </w:r>
      <w:r>
        <w:rPr>
          <w:caps w:val="0"/>
        </w:rPr>
        <w:tab/>
        <w:t>REACTIVITY TOWARDS CONTAINER MATERIAL</w:t>
      </w:r>
    </w:p>
    <w:p w:rsidR="00C56345" w:rsidRDefault="00C56345">
      <w:pPr>
        <w:pStyle w:val="MSDS-Zeile"/>
        <w:adjustRightInd w:val="0"/>
        <w:rPr>
          <w:rFonts w:ascii="Arial" w:hAnsi="Arial" w:cs="Arial"/>
        </w:rPr>
      </w:pPr>
    </w:p>
    <w:p w:rsidR="00C56345" w:rsidRDefault="00C56345">
      <w:pPr>
        <w:pStyle w:val="MSDS-Zeile"/>
        <w:adjustRightInd w:val="0"/>
        <w:sectPr w:rsidR="00C56345">
          <w:headerReference w:type="default" r:id="rId19"/>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Default="00C56345">
      <w:pPr>
        <w:ind w:left="57"/>
      </w:pPr>
    </w:p>
    <w:tbl>
      <w:tblPr>
        <w:tblW w:w="0" w:type="auto"/>
        <w:tblInd w:w="212" w:type="dxa"/>
        <w:tblLayout w:type="fixed"/>
        <w:tblCellMar>
          <w:left w:w="70" w:type="dxa"/>
          <w:right w:w="70" w:type="dxa"/>
        </w:tblCellMar>
        <w:tblLook w:val="0000" w:firstRow="0" w:lastRow="0" w:firstColumn="0" w:lastColumn="0" w:noHBand="0" w:noVBand="0"/>
      </w:tblPr>
      <w:tblGrid>
        <w:gridCol w:w="1276"/>
        <w:gridCol w:w="8289"/>
      </w:tblGrid>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w:t>
            </w:r>
          </w:p>
        </w:tc>
        <w:tc>
          <w:tcPr>
            <w:tcW w:w="8289" w:type="dxa"/>
            <w:tcBorders>
              <w:top w:val="nil"/>
              <w:left w:val="nil"/>
              <w:bottom w:val="nil"/>
              <w:right w:val="nil"/>
            </w:tcBorders>
          </w:tcPr>
          <w:p w:rsidR="00C56345" w:rsidRDefault="00C56345">
            <w:pPr>
              <w:pStyle w:val="MSDS-TZeile"/>
            </w:pPr>
            <w:r>
              <w:rPr>
                <w:snapToGrid w:val="0"/>
              </w:rPr>
              <w:t>Centre d'Application de Levallois.  1994.  Biodegradabilite du n-Octyl Mercaptan, Methode des fioles fermees.  No. Ref: 53062/HT, LE 26/08/94.  Unpublished study report of Arkema.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w:t>
            </w:r>
          </w:p>
        </w:tc>
        <w:tc>
          <w:tcPr>
            <w:tcW w:w="8289" w:type="dxa"/>
            <w:tcBorders>
              <w:top w:val="nil"/>
              <w:left w:val="nil"/>
              <w:bottom w:val="nil"/>
              <w:right w:val="nil"/>
            </w:tcBorders>
          </w:tcPr>
          <w:p w:rsidR="00C56345" w:rsidRDefault="00C56345">
            <w:pPr>
              <w:pStyle w:val="MSDS-TZeile"/>
            </w:pPr>
            <w:r>
              <w:rPr>
                <w:snapToGrid w:val="0"/>
              </w:rPr>
              <w:t>Centre d'application de Levallois.  1995.  n-Octyl Mercaptan: Toxicite Aigüe Vis-a-Vis des Daphnies.  Rapport d'etude No. 3815/93/A, LE 19/04/95.  Unpublished study report of Arkema.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(3)</w:t>
            </w:r>
          </w:p>
        </w:tc>
        <w:tc>
          <w:tcPr>
            <w:tcW w:w="8289" w:type="dxa"/>
            <w:tcBorders>
              <w:top w:val="nil"/>
              <w:left w:val="nil"/>
              <w:bottom w:val="nil"/>
              <w:right w:val="nil"/>
            </w:tcBorders>
          </w:tcPr>
          <w:p w:rsidR="00C56345" w:rsidRDefault="00C56345">
            <w:pPr>
              <w:pStyle w:val="MSDS-TZeile"/>
            </w:pPr>
            <w:r>
              <w:rPr>
                <w:snapToGrid w:val="0"/>
              </w:rPr>
              <w:t>Chevron Phillips Chemical Company LP, The Woodlands, Texas,</w:t>
            </w:r>
            <w:r>
              <w:rPr>
                <w:snapToGrid w:val="0"/>
              </w:rPr>
              <w:br/>
              <w:t>USA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(4)</w:t>
            </w:r>
          </w:p>
        </w:tc>
        <w:tc>
          <w:tcPr>
            <w:tcW w:w="8289" w:type="dxa"/>
            <w:tcBorders>
              <w:top w:val="nil"/>
              <w:left w:val="nil"/>
              <w:bottom w:val="nil"/>
              <w:right w:val="nil"/>
            </w:tcBorders>
          </w:tcPr>
          <w:p w:rsidR="00C56345" w:rsidRDefault="00C56345">
            <w:pPr>
              <w:pStyle w:val="MSDS-TZeile"/>
            </w:pPr>
            <w:r>
              <w:rPr>
                <w:snapToGrid w:val="0"/>
              </w:rPr>
              <w:t>CIT.  1995.  n-Octyl Mercaptan: Skin sensitization test in guinea-pigs.  Study no. 12344 TSG.  Unpublished study report of Arkema.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(5)</w:t>
            </w:r>
          </w:p>
        </w:tc>
        <w:tc>
          <w:tcPr>
            <w:tcW w:w="8289" w:type="dxa"/>
            <w:tcBorders>
              <w:top w:val="nil"/>
              <w:left w:val="nil"/>
              <w:bottom w:val="nil"/>
              <w:right w:val="nil"/>
            </w:tcBorders>
          </w:tcPr>
          <w:p w:rsidR="00C56345" w:rsidRDefault="00C56345">
            <w:pPr>
              <w:pStyle w:val="MSDS-TZeile"/>
            </w:pPr>
            <w:r>
              <w:rPr>
                <w:snapToGrid w:val="0"/>
              </w:rPr>
              <w:t>CIT.  1996.  n-Octyl Mercaptan, Bacterial reverse mutation test.  Study no. 12372 MMO.  Unpublished study report of Arkema.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(6)</w:t>
            </w:r>
          </w:p>
        </w:tc>
        <w:tc>
          <w:tcPr>
            <w:tcW w:w="8289" w:type="dxa"/>
            <w:tcBorders>
              <w:top w:val="nil"/>
              <w:left w:val="nil"/>
              <w:bottom w:val="nil"/>
              <w:right w:val="nil"/>
            </w:tcBorders>
          </w:tcPr>
          <w:p w:rsidR="00C56345" w:rsidRDefault="00C56345">
            <w:pPr>
              <w:pStyle w:val="MSDS-TZeile"/>
            </w:pPr>
            <w:r>
              <w:rPr>
                <w:snapToGrid w:val="0"/>
              </w:rPr>
              <w:t>Covance Laboratories Inc.  1997.  n-Octyl Mercaptan: Induction of chromosomal aberrations in cultured human peripheral blood lymphocytes.  Study no. 514/25-1052.  Unpublished study report of Arkema.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(7)</w:t>
            </w:r>
          </w:p>
        </w:tc>
        <w:tc>
          <w:tcPr>
            <w:tcW w:w="8289" w:type="dxa"/>
            <w:tcBorders>
              <w:top w:val="nil"/>
              <w:left w:val="nil"/>
              <w:bottom w:val="nil"/>
              <w:right w:val="nil"/>
            </w:tcBorders>
          </w:tcPr>
          <w:p w:rsidR="00C56345" w:rsidRDefault="00C56345">
            <w:pPr>
              <w:pStyle w:val="MSDS-TZeile"/>
            </w:pPr>
            <w:r>
              <w:rPr>
                <w:snapToGrid w:val="0"/>
              </w:rPr>
              <w:t>Daubert, T.E., R.P. Danner.  1989.  Physical and Thermodynamic Properties of Pure Chemicals Data Compilation. Washington, D.C.: Taylor and Francis.</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(8)</w:t>
            </w:r>
          </w:p>
        </w:tc>
        <w:tc>
          <w:tcPr>
            <w:tcW w:w="8289" w:type="dxa"/>
            <w:tcBorders>
              <w:top w:val="nil"/>
              <w:left w:val="nil"/>
              <w:bottom w:val="nil"/>
              <w:right w:val="nil"/>
            </w:tcBorders>
          </w:tcPr>
          <w:p w:rsidR="00C56345" w:rsidRDefault="00C56345">
            <w:pPr>
              <w:pStyle w:val="MSDS-TZeile"/>
            </w:pPr>
            <w:r>
              <w:rPr>
                <w:snapToGrid w:val="0"/>
              </w:rPr>
              <w:t>Gangolli, S.  1999. Dictionary of Substances and Their Effects (DOSE, 2nd Electronic Edition). Royal Society of Chemistry.</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(9)</w:t>
            </w:r>
          </w:p>
        </w:tc>
        <w:tc>
          <w:tcPr>
            <w:tcW w:w="8289" w:type="dxa"/>
            <w:tcBorders>
              <w:top w:val="nil"/>
              <w:left w:val="nil"/>
              <w:bottom w:val="nil"/>
              <w:right w:val="nil"/>
            </w:tcBorders>
          </w:tcPr>
          <w:p w:rsidR="00C56345" w:rsidRDefault="00C56345">
            <w:pPr>
              <w:pStyle w:val="MSDS-TZeile"/>
            </w:pPr>
            <w:r>
              <w:rPr>
                <w:snapToGrid w:val="0"/>
              </w:rPr>
              <w:t>Hazleton Laboratories America, Inc.  1983.  Salmonella typhimurium Mammalian Microsome Plate Incorporation Assay with N-Octyl Mercaptan.  Project No.  652-145. Unpublished study report of Chevron Phillips Chemical Co.</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(10)</w:t>
            </w:r>
          </w:p>
        </w:tc>
        <w:tc>
          <w:tcPr>
            <w:tcW w:w="8289" w:type="dxa"/>
            <w:tcBorders>
              <w:top w:val="nil"/>
              <w:left w:val="nil"/>
              <w:bottom w:val="nil"/>
              <w:right w:val="nil"/>
            </w:tcBorders>
          </w:tcPr>
          <w:p w:rsidR="00C56345" w:rsidRDefault="00C56345">
            <w:pPr>
              <w:pStyle w:val="MSDS-TZeile"/>
            </w:pPr>
            <w:r>
              <w:rPr>
                <w:snapToGrid w:val="0"/>
              </w:rPr>
              <w:t>Hazleton Laboratories America, Inc.  1983.  Skin Sensitization of N-Octyl Mercaptan in Guinea Pigs.  Project No. 652-159. Unpublished study report of Chevron Phillips Chemical Co.</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(11)</w:t>
            </w:r>
          </w:p>
        </w:tc>
        <w:tc>
          <w:tcPr>
            <w:tcW w:w="8289" w:type="dxa"/>
            <w:tcBorders>
              <w:top w:val="nil"/>
              <w:left w:val="nil"/>
              <w:bottom w:val="nil"/>
              <w:right w:val="nil"/>
            </w:tcBorders>
          </w:tcPr>
          <w:p w:rsidR="00C56345" w:rsidRDefault="00C56345">
            <w:pPr>
              <w:pStyle w:val="MSDS-TZeile"/>
            </w:pPr>
            <w:r>
              <w:rPr>
                <w:snapToGrid w:val="0"/>
              </w:rPr>
              <w:t>Hazleton Laboratories America, Inc.  1984.  In Vitro Sister Chromatid Exchange in Chinese Hamster Ovary Cells with N-Octyl Mercaptan.  Project No.  652-147. Unpublished study report of Chevron Phillips Chemical Co.</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(12)</w:t>
            </w:r>
          </w:p>
        </w:tc>
        <w:tc>
          <w:tcPr>
            <w:tcW w:w="8289" w:type="dxa"/>
            <w:tcBorders>
              <w:top w:val="nil"/>
              <w:left w:val="nil"/>
              <w:bottom w:val="nil"/>
              <w:right w:val="nil"/>
            </w:tcBorders>
          </w:tcPr>
          <w:p w:rsidR="00C56345" w:rsidRDefault="00C56345">
            <w:pPr>
              <w:pStyle w:val="MSDS-TZeile"/>
            </w:pPr>
            <w:r>
              <w:rPr>
                <w:snapToGrid w:val="0"/>
              </w:rPr>
              <w:t>Hazleton Laboratories America, Inc. 1983.  Mouse Lymphoma Assay with N-Octyl Mercaptan.  Project No. 652-146. Unpublished study report of Chevron Phillips Chemical Co.</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(13)</w:t>
            </w:r>
          </w:p>
        </w:tc>
        <w:tc>
          <w:tcPr>
            <w:tcW w:w="8289" w:type="dxa"/>
            <w:tcBorders>
              <w:top w:val="nil"/>
              <w:left w:val="nil"/>
              <w:bottom w:val="nil"/>
              <w:right w:val="nil"/>
            </w:tcBorders>
          </w:tcPr>
          <w:p w:rsidR="00C56345" w:rsidRDefault="00C56345">
            <w:pPr>
              <w:pStyle w:val="MSDS-TZeile"/>
            </w:pPr>
            <w:r>
              <w:rPr>
                <w:snapToGrid w:val="0"/>
              </w:rPr>
              <w:t>Hazleton Laboratories America, Inc. 1983.  Respiratory tract irritancy in mice.  Performed for Phillips Petroleum.</w:t>
            </w:r>
            <w:r>
              <w:rPr>
                <w:snapToGrid w:val="0"/>
              </w:rPr>
              <w:br/>
              <w:t>Project No. 652-151.</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(14)</w:t>
            </w:r>
          </w:p>
        </w:tc>
        <w:tc>
          <w:tcPr>
            <w:tcW w:w="8289" w:type="dxa"/>
            <w:tcBorders>
              <w:top w:val="nil"/>
              <w:left w:val="nil"/>
              <w:bottom w:val="nil"/>
              <w:right w:val="nil"/>
            </w:tcBorders>
          </w:tcPr>
          <w:p w:rsidR="00C56345" w:rsidRDefault="00C56345">
            <w:pPr>
              <w:pStyle w:val="MSDS-TZeile"/>
            </w:pPr>
            <w:r>
              <w:rPr>
                <w:snapToGrid w:val="0"/>
              </w:rPr>
              <w:t>Hazleton Laboratories America, Inc. 1983. Acute Inhalation Toxicity Study of n-Octyl Mercaptan. Performed for Phillips Petroleum. Project No. 652-150.</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(15)</w:t>
            </w:r>
          </w:p>
        </w:tc>
        <w:tc>
          <w:tcPr>
            <w:tcW w:w="8289" w:type="dxa"/>
            <w:tcBorders>
              <w:top w:val="nil"/>
              <w:left w:val="nil"/>
              <w:bottom w:val="nil"/>
              <w:right w:val="nil"/>
            </w:tcBorders>
          </w:tcPr>
          <w:p w:rsidR="00C56345" w:rsidRDefault="00C56345">
            <w:pPr>
              <w:pStyle w:val="MSDS-TZeile"/>
            </w:pPr>
            <w:r>
              <w:rPr>
                <w:snapToGrid w:val="0"/>
              </w:rPr>
              <w:t>Hazleton UK.  1986.  Acute Inhalation Toxicity of n-Octyl Mercaptan in Rats.  Report No.  5440-543/1. Unpublished study report of Arkema.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(16)</w:t>
            </w:r>
          </w:p>
        </w:tc>
        <w:tc>
          <w:tcPr>
            <w:tcW w:w="8289" w:type="dxa"/>
            <w:tcBorders>
              <w:top w:val="nil"/>
              <w:left w:val="nil"/>
              <w:bottom w:val="nil"/>
              <w:right w:val="nil"/>
            </w:tcBorders>
          </w:tcPr>
          <w:p w:rsidR="00C56345" w:rsidRDefault="00C56345">
            <w:pPr>
              <w:pStyle w:val="MSDS-TZeile"/>
            </w:pPr>
            <w:r>
              <w:rPr>
                <w:snapToGrid w:val="0"/>
              </w:rPr>
              <w:t>Huntingdon Research Centre Ltd.  1987.  n-Octyl mercaptan. Acute inhalation toxicity in rats 4-hours exposure.  Huntingdon Research Centre Report no. PWT 44F/861707.  Unpublished study report of Arkema.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(17)</w:t>
            </w:r>
          </w:p>
        </w:tc>
        <w:tc>
          <w:tcPr>
            <w:tcW w:w="8289" w:type="dxa"/>
            <w:tcBorders>
              <w:top w:val="nil"/>
              <w:left w:val="nil"/>
              <w:bottom w:val="nil"/>
              <w:right w:val="nil"/>
            </w:tcBorders>
          </w:tcPr>
          <w:p w:rsidR="00C56345" w:rsidRDefault="00C56345">
            <w:pPr>
              <w:pStyle w:val="MSDS-TZeile"/>
            </w:pPr>
            <w:r>
              <w:rPr>
                <w:snapToGrid w:val="0"/>
              </w:rPr>
              <w:t>IBT. 1974.  Report No. 601-05237.</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(18)</w:t>
            </w:r>
          </w:p>
        </w:tc>
        <w:tc>
          <w:tcPr>
            <w:tcW w:w="8289" w:type="dxa"/>
            <w:tcBorders>
              <w:top w:val="nil"/>
              <w:left w:val="nil"/>
              <w:bottom w:val="nil"/>
              <w:right w:val="nil"/>
            </w:tcBorders>
          </w:tcPr>
          <w:p w:rsidR="00C56345" w:rsidRDefault="00C56345">
            <w:pPr>
              <w:pStyle w:val="MSDS-TZeile"/>
            </w:pPr>
            <w:r>
              <w:rPr>
                <w:snapToGrid w:val="0"/>
              </w:rPr>
              <w:t>Lauressergues H. Etude de la toxicité aiguë du normal octylmercaptan. Unité expérimentale d'en bosc (no date).</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lastRenderedPageBreak/>
              <w:t>(19)</w:t>
            </w:r>
          </w:p>
        </w:tc>
        <w:tc>
          <w:tcPr>
            <w:tcW w:w="8289" w:type="dxa"/>
            <w:tcBorders>
              <w:top w:val="nil"/>
              <w:left w:val="nil"/>
              <w:bottom w:val="nil"/>
              <w:right w:val="nil"/>
            </w:tcBorders>
          </w:tcPr>
          <w:p w:rsidR="00C56345" w:rsidRDefault="00C56345">
            <w:pPr>
              <w:pStyle w:val="MSDS-TZeile"/>
            </w:pPr>
            <w:r>
              <w:rPr>
                <w:snapToGrid w:val="0"/>
              </w:rPr>
              <w:t>Lide, D.R., G.W.A. Milne (eds.).  1994.  Handbook of Data on Organic Compounds.  Volume I. 3rd ed. CRC Press, Inc. Boca Raton, FL.</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(20)</w:t>
            </w:r>
          </w:p>
        </w:tc>
        <w:tc>
          <w:tcPr>
            <w:tcW w:w="8289" w:type="dxa"/>
            <w:tcBorders>
              <w:top w:val="nil"/>
              <w:left w:val="nil"/>
              <w:bottom w:val="nil"/>
              <w:right w:val="nil"/>
            </w:tcBorders>
          </w:tcPr>
          <w:p w:rsidR="00C56345" w:rsidRDefault="00C56345">
            <w:pPr>
              <w:pStyle w:val="MSDS-TZeile"/>
            </w:pPr>
            <w:r>
              <w:rPr>
                <w:snapToGrid w:val="0"/>
              </w:rPr>
              <w:t>MHLW, Ministry of Health, Labour and Welfare, Pharmaceutical and Food Safety Bureau, Office of Chemical Safety, Japan.  2004.  Unpublished data.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(21)</w:t>
            </w:r>
          </w:p>
        </w:tc>
        <w:tc>
          <w:tcPr>
            <w:tcW w:w="8289" w:type="dxa"/>
            <w:tcBorders>
              <w:top w:val="nil"/>
              <w:left w:val="nil"/>
              <w:bottom w:val="nil"/>
              <w:right w:val="nil"/>
            </w:tcBorders>
          </w:tcPr>
          <w:p w:rsidR="00C56345" w:rsidRDefault="00C56345">
            <w:pPr>
              <w:pStyle w:val="MSDS-TZeile"/>
            </w:pPr>
            <w:r>
              <w:rPr>
                <w:snapToGrid w:val="0"/>
              </w:rPr>
              <w:t>MOE, Japan.  2004.  Acute and chronic eco-toxicity tests of octane-1-thiol to a freshwater alga, daphnids and fish.  Unpublished data.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(22)</w:t>
            </w:r>
          </w:p>
        </w:tc>
        <w:tc>
          <w:tcPr>
            <w:tcW w:w="8289" w:type="dxa"/>
            <w:tcBorders>
              <w:top w:val="nil"/>
              <w:left w:val="nil"/>
              <w:bottom w:val="nil"/>
              <w:right w:val="nil"/>
            </w:tcBorders>
          </w:tcPr>
          <w:p w:rsidR="00C56345" w:rsidRDefault="00C56345">
            <w:pPr>
              <w:pStyle w:val="MSDS-TZeile"/>
            </w:pPr>
            <w:r>
              <w:rPr>
                <w:snapToGrid w:val="0"/>
              </w:rPr>
              <w:t>NIOSH.  1994.</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(23)</w:t>
            </w:r>
          </w:p>
        </w:tc>
        <w:tc>
          <w:tcPr>
            <w:tcW w:w="8289" w:type="dxa"/>
            <w:tcBorders>
              <w:top w:val="nil"/>
              <w:left w:val="nil"/>
              <w:bottom w:val="nil"/>
              <w:right w:val="nil"/>
            </w:tcBorders>
          </w:tcPr>
          <w:p w:rsidR="00C56345" w:rsidRDefault="00C56345">
            <w:pPr>
              <w:pStyle w:val="MSDS-TZeile"/>
            </w:pPr>
            <w:r>
              <w:rPr>
                <w:snapToGrid w:val="0"/>
              </w:rPr>
              <w:t>Pennwalt Corporation. Rabbit skin corrosivity screen of</w:t>
            </w:r>
            <w:r>
              <w:rPr>
                <w:snapToGrid w:val="0"/>
              </w:rPr>
              <w:br/>
              <w:t>forty-six products. Pharmacology Research, 6/28/72.</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(24)</w:t>
            </w:r>
          </w:p>
        </w:tc>
        <w:tc>
          <w:tcPr>
            <w:tcW w:w="8289" w:type="dxa"/>
            <w:tcBorders>
              <w:top w:val="nil"/>
              <w:left w:val="nil"/>
              <w:bottom w:val="nil"/>
              <w:right w:val="nil"/>
            </w:tcBorders>
          </w:tcPr>
          <w:p w:rsidR="00C56345" w:rsidRDefault="00C56345">
            <w:pPr>
              <w:pStyle w:val="MSDS-TZeile"/>
            </w:pPr>
            <w:r>
              <w:rPr>
                <w:snapToGrid w:val="0"/>
              </w:rPr>
              <w:t>Pharmaceutical and Food Safety Bureau.  2004.  Office of Chemical Safety, Japan Ministry of Health, Labour and Welfare.  Unpublished data.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(25)</w:t>
            </w:r>
          </w:p>
        </w:tc>
        <w:tc>
          <w:tcPr>
            <w:tcW w:w="8289" w:type="dxa"/>
            <w:tcBorders>
              <w:top w:val="nil"/>
              <w:left w:val="nil"/>
              <w:bottom w:val="nil"/>
              <w:right w:val="nil"/>
            </w:tcBorders>
          </w:tcPr>
          <w:p w:rsidR="00C56345" w:rsidRDefault="00C56345">
            <w:pPr>
              <w:pStyle w:val="MSDS-TZeile"/>
            </w:pPr>
            <w:r>
              <w:rPr>
                <w:snapToGrid w:val="0"/>
              </w:rPr>
              <w:t>Pharmacology Research, Inc.  1957.  n-Octyl mercaptan, octane sulfonyl chloride, octane sulfonyl fluoride. Acute skin toxicity and sub-acute vapor toxicity studies. Toxicology report.  Sponsored by Pennwalt Corporation (now Arkema Chemicals Inc.).</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(26)</w:t>
            </w:r>
          </w:p>
        </w:tc>
        <w:tc>
          <w:tcPr>
            <w:tcW w:w="8289" w:type="dxa"/>
            <w:tcBorders>
              <w:top w:val="nil"/>
              <w:left w:val="nil"/>
              <w:bottom w:val="nil"/>
              <w:right w:val="nil"/>
            </w:tcBorders>
          </w:tcPr>
          <w:p w:rsidR="00C56345" w:rsidRDefault="00C56345">
            <w:pPr>
              <w:pStyle w:val="MSDS-TZeile"/>
            </w:pPr>
            <w:r>
              <w:rPr>
                <w:snapToGrid w:val="0"/>
              </w:rPr>
              <w:t>Pharmacology Research, Inc.  1958.  Alkylmercaptans. Vapor toxicity and irritant properties. Toxicology report.  Sponsored by Pennwalt Corporation (now ARKEMA Chemicals Inc.).</w:t>
            </w:r>
            <w:r>
              <w:rPr>
                <w:snapToGrid w:val="0"/>
              </w:rPr>
              <w:br/>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(27)</w:t>
            </w:r>
          </w:p>
        </w:tc>
        <w:tc>
          <w:tcPr>
            <w:tcW w:w="8289" w:type="dxa"/>
            <w:tcBorders>
              <w:top w:val="nil"/>
              <w:left w:val="nil"/>
              <w:bottom w:val="nil"/>
              <w:right w:val="nil"/>
            </w:tcBorders>
          </w:tcPr>
          <w:p w:rsidR="00C56345" w:rsidRDefault="00C56345">
            <w:pPr>
              <w:pStyle w:val="MSDS-TZeile"/>
            </w:pPr>
            <w:r>
              <w:rPr>
                <w:snapToGrid w:val="0"/>
              </w:rPr>
              <w:t>Pharmacology Research, Inc.  1958.  n-Octyl mercaptan, octane sulfonyl chloride, octane sulfonyl fluoride. Acute skin toxicity and sub-acute vapor toxicity studies. Toxicology report.  Sponsored by Pennwalt Corporation (now ARKEMA Chemicals Inc.).</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(28)</w:t>
            </w:r>
          </w:p>
        </w:tc>
        <w:tc>
          <w:tcPr>
            <w:tcW w:w="8289" w:type="dxa"/>
            <w:tcBorders>
              <w:top w:val="nil"/>
              <w:left w:val="nil"/>
              <w:bottom w:val="nil"/>
              <w:right w:val="nil"/>
            </w:tcBorders>
          </w:tcPr>
          <w:p w:rsidR="00C56345" w:rsidRDefault="00C56345">
            <w:pPr>
              <w:pStyle w:val="MSDS-TZeile"/>
            </w:pPr>
            <w:r>
              <w:rPr>
                <w:snapToGrid w:val="0"/>
              </w:rPr>
              <w:t>Pharmacology Research, Inc.  1978.  n-Octylmercaptan. Toxicology report. Unpublished study report of Arkema.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(29)</w:t>
            </w:r>
          </w:p>
        </w:tc>
        <w:tc>
          <w:tcPr>
            <w:tcW w:w="8289" w:type="dxa"/>
            <w:tcBorders>
              <w:top w:val="nil"/>
              <w:left w:val="nil"/>
              <w:bottom w:val="nil"/>
              <w:right w:val="nil"/>
            </w:tcBorders>
          </w:tcPr>
          <w:p w:rsidR="00C56345" w:rsidRDefault="00C56345">
            <w:pPr>
              <w:pStyle w:val="MSDS-TZeile"/>
            </w:pPr>
            <w:r>
              <w:rPr>
                <w:snapToGrid w:val="0"/>
              </w:rPr>
              <w:t>Thompson, Q.E. 1965. "Organic Esters of Bivalent Sulfur.  III.Sulfoxylates."  Journal of Organic Chemistry, 30(8):2703-2707.</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(30)</w:t>
            </w:r>
          </w:p>
        </w:tc>
        <w:tc>
          <w:tcPr>
            <w:tcW w:w="8289" w:type="dxa"/>
            <w:tcBorders>
              <w:top w:val="nil"/>
              <w:left w:val="nil"/>
              <w:bottom w:val="nil"/>
              <w:right w:val="nil"/>
            </w:tcBorders>
          </w:tcPr>
          <w:p w:rsidR="00C56345" w:rsidRDefault="00C56345">
            <w:pPr>
              <w:pStyle w:val="MSDS-TZeile"/>
            </w:pPr>
            <w:r>
              <w:rPr>
                <w:snapToGrid w:val="0"/>
              </w:rPr>
              <w:t>U.S. EPA.  2011.  Estimation Programs Interface Suite™ for Microsoft® Windows, Version 4.10.  United States Environmental Protection Agency, Washington, DC, USA.</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(31)</w:t>
            </w:r>
          </w:p>
        </w:tc>
        <w:tc>
          <w:tcPr>
            <w:tcW w:w="8289" w:type="dxa"/>
            <w:tcBorders>
              <w:top w:val="nil"/>
              <w:left w:val="nil"/>
              <w:bottom w:val="nil"/>
              <w:right w:val="nil"/>
            </w:tcBorders>
          </w:tcPr>
          <w:p w:rsidR="00C56345" w:rsidRDefault="00C56345">
            <w:pPr>
              <w:pStyle w:val="MSDS-TZeile"/>
            </w:pPr>
            <w:r>
              <w:rPr>
                <w:snapToGrid w:val="0"/>
              </w:rPr>
              <w:t>UBTL.  1981.  Acute Oral Toxicity LD50 on Phillips n-Octyl Mercaptan.  Report TR 05450-020.</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(32)</w:t>
            </w:r>
          </w:p>
        </w:tc>
        <w:tc>
          <w:tcPr>
            <w:tcW w:w="8289" w:type="dxa"/>
            <w:tcBorders>
              <w:top w:val="nil"/>
              <w:left w:val="nil"/>
              <w:bottom w:val="nil"/>
              <w:right w:val="nil"/>
            </w:tcBorders>
          </w:tcPr>
          <w:p w:rsidR="00C56345" w:rsidRDefault="00C56345">
            <w:pPr>
              <w:pStyle w:val="MSDS-TZeile"/>
            </w:pPr>
            <w:r>
              <w:rPr>
                <w:snapToGrid w:val="0"/>
              </w:rPr>
              <w:t>UBTL.  1981.  Primary Eye Irritation Test (Unwashed) on n-Octyl Mercaptan.  Project No.  05450-013.</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(33)</w:t>
            </w:r>
          </w:p>
        </w:tc>
        <w:tc>
          <w:tcPr>
            <w:tcW w:w="8289" w:type="dxa"/>
            <w:tcBorders>
              <w:top w:val="nil"/>
              <w:left w:val="nil"/>
              <w:bottom w:val="nil"/>
              <w:right w:val="nil"/>
            </w:tcBorders>
          </w:tcPr>
          <w:p w:rsidR="00C56345" w:rsidRDefault="00C56345">
            <w:pPr>
              <w:pStyle w:val="MSDS-TZeile"/>
            </w:pPr>
            <w:r>
              <w:rPr>
                <w:snapToGrid w:val="0"/>
              </w:rPr>
              <w:t>UBTL.  1981.  Primary Eye Irritation Test (Washed) on</w:t>
            </w:r>
            <w:r>
              <w:rPr>
                <w:snapToGrid w:val="0"/>
              </w:rPr>
              <w:br/>
              <w:t>N-Octyl Mercaptan.  Project No.  05450-012.</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(34)</w:t>
            </w:r>
          </w:p>
        </w:tc>
        <w:tc>
          <w:tcPr>
            <w:tcW w:w="8289" w:type="dxa"/>
            <w:tcBorders>
              <w:top w:val="nil"/>
              <w:left w:val="nil"/>
              <w:bottom w:val="nil"/>
              <w:right w:val="nil"/>
            </w:tcBorders>
          </w:tcPr>
          <w:p w:rsidR="00C56345" w:rsidRDefault="00C56345">
            <w:pPr>
              <w:pStyle w:val="MSDS-TZeile"/>
            </w:pPr>
            <w:r>
              <w:rPr>
                <w:snapToGrid w:val="0"/>
              </w:rPr>
              <w:t>UBTL.  1981.  Primary Skin Irritation Test on N-Octyl</w:t>
            </w:r>
            <w:r>
              <w:rPr>
                <w:snapToGrid w:val="0"/>
              </w:rPr>
              <w:br/>
              <w:t>Mercaptan.  Project No.  05450-016.</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(35)</w:t>
            </w:r>
          </w:p>
        </w:tc>
        <w:tc>
          <w:tcPr>
            <w:tcW w:w="8289" w:type="dxa"/>
            <w:tcBorders>
              <w:top w:val="nil"/>
              <w:left w:val="nil"/>
              <w:bottom w:val="nil"/>
              <w:right w:val="nil"/>
            </w:tcBorders>
          </w:tcPr>
          <w:p w:rsidR="00C56345" w:rsidRDefault="00C56345">
            <w:pPr>
              <w:pStyle w:val="MSDS-TZeile"/>
            </w:pPr>
            <w:r>
              <w:rPr>
                <w:snapToGrid w:val="0"/>
              </w:rPr>
              <w:t>UBTL.  1981. Acute Dermal Toxicity of n-Octyl Mercaptan</w:t>
            </w:r>
            <w:r>
              <w:rPr>
                <w:snapToGrid w:val="0"/>
              </w:rPr>
              <w:br/>
              <w:t>in Rabbits.  Report TR 05450-018.</w:t>
            </w:r>
          </w:p>
          <w:p w:rsidR="00C56345" w:rsidRDefault="00C56345">
            <w:pPr>
              <w:pStyle w:val="MSDS-TZeile"/>
              <w:rPr>
                <w:vanish/>
                <w:color w:val="008000"/>
              </w:rPr>
            </w:pPr>
          </w:p>
        </w:tc>
      </w:tr>
      <w:tr w:rsidR="00C56345">
        <w:trPr>
          <w:cantSplit/>
        </w:trPr>
        <w:tc>
          <w:tcPr>
            <w:tcW w:w="1276" w:type="dxa"/>
            <w:tcBorders>
              <w:top w:val="nil"/>
              <w:left w:val="nil"/>
              <w:bottom w:val="nil"/>
              <w:right w:val="nil"/>
            </w:tcBorders>
          </w:tcPr>
          <w:p w:rsidR="00C56345" w:rsidRDefault="00C56345">
            <w:pPr>
              <w:pStyle w:val="MSDS-TZeile"/>
              <w:rPr>
                <w:vanish/>
                <w:color w:val="008000"/>
              </w:rPr>
            </w:pPr>
            <w:r>
              <w:rPr>
                <w:snapToGrid w:val="0"/>
              </w:rPr>
              <w:t>(36)</w:t>
            </w:r>
          </w:p>
        </w:tc>
        <w:tc>
          <w:tcPr>
            <w:tcW w:w="8289" w:type="dxa"/>
            <w:tcBorders>
              <w:top w:val="nil"/>
              <w:left w:val="nil"/>
              <w:bottom w:val="nil"/>
              <w:right w:val="nil"/>
            </w:tcBorders>
          </w:tcPr>
          <w:p w:rsidR="00C56345" w:rsidRDefault="00C56345">
            <w:pPr>
              <w:pStyle w:val="MSDS-TZeile"/>
            </w:pPr>
            <w:r>
              <w:rPr>
                <w:snapToGrid w:val="0"/>
              </w:rPr>
              <w:t>UBTL. 1981. N-Octyl Mercaptan Acute Inhalation Toxicity Screen. Report TR 05450-023.</w:t>
            </w:r>
          </w:p>
          <w:p w:rsidR="00C56345" w:rsidRDefault="00C56345">
            <w:pPr>
              <w:pStyle w:val="MSDS-TZeile"/>
              <w:rPr>
                <w:vanish/>
                <w:color w:val="008000"/>
              </w:rPr>
            </w:pPr>
          </w:p>
        </w:tc>
      </w:tr>
    </w:tbl>
    <w:p w:rsidR="00C56345" w:rsidRDefault="00C56345">
      <w:pPr>
        <w:rPr>
          <w:rFonts w:ascii="Arial" w:hAnsi="Arial" w:cs="Arial"/>
        </w:rPr>
      </w:pPr>
    </w:p>
    <w:p w:rsidR="00C56345" w:rsidRDefault="00C56345">
      <w:pPr>
        <w:rPr>
          <w:rFonts w:ascii="Arial" w:hAnsi="Arial" w:cs="Arial"/>
        </w:rPr>
        <w:sectPr w:rsidR="00C56345">
          <w:headerReference w:type="default" r:id="rId20"/>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pPr>
    </w:p>
    <w:p w:rsidR="00C56345" w:rsidRDefault="00C56345">
      <w:pPr>
        <w:pStyle w:val="MSDS-Zeile"/>
        <w:rPr>
          <w:rFonts w:ascii="Arial" w:hAnsi="Arial" w:cs="Arial"/>
        </w:rPr>
      </w:pPr>
    </w:p>
    <w:p w:rsidR="00C56345" w:rsidRDefault="00C56345">
      <w:pPr>
        <w:pStyle w:val="MSDS-Kapitelberschrift"/>
        <w:rPr>
          <w:caps w:val="0"/>
        </w:rPr>
      </w:pPr>
      <w:r>
        <w:rPr>
          <w:caps w:val="0"/>
        </w:rPr>
        <w:t>10.1</w:t>
      </w:r>
      <w:r>
        <w:rPr>
          <w:caps w:val="0"/>
        </w:rPr>
        <w:tab/>
        <w:t>END POINT SUMMARY</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10.2</w:t>
      </w:r>
      <w:r>
        <w:rPr>
          <w:caps w:val="0"/>
        </w:rPr>
        <w:tab/>
        <w:t>HAZARD SUMMARY</w:t>
      </w:r>
    </w:p>
    <w:p w:rsidR="00C56345" w:rsidRDefault="00C56345">
      <w:pPr>
        <w:pStyle w:val="MSDS-Zeile"/>
        <w:adjustRightInd w:val="0"/>
        <w:rPr>
          <w:rFonts w:ascii="Arial" w:hAnsi="Arial" w:cs="Arial"/>
        </w:rPr>
      </w:pPr>
    </w:p>
    <w:p w:rsidR="00C56345" w:rsidRDefault="00C56345">
      <w:pPr>
        <w:pStyle w:val="MSDS-Kapitelberschrift"/>
        <w:rPr>
          <w:caps w:val="0"/>
        </w:rPr>
      </w:pPr>
      <w:r>
        <w:rPr>
          <w:caps w:val="0"/>
        </w:rPr>
        <w:t>10.3</w:t>
      </w:r>
      <w:r>
        <w:rPr>
          <w:caps w:val="0"/>
        </w:rPr>
        <w:tab/>
        <w:t>RISK ASSESSMENT</w:t>
      </w:r>
    </w:p>
    <w:p w:rsidR="00C56345" w:rsidRDefault="00C56345">
      <w:pPr>
        <w:pStyle w:val="MSDS-Zeile"/>
        <w:adjustRightInd w:val="0"/>
        <w:rPr>
          <w:rFonts w:ascii="Arial" w:hAnsi="Arial" w:cs="Arial"/>
        </w:rPr>
      </w:pPr>
    </w:p>
    <w:sectPr w:rsidR="00C56345" w:rsidSect="00C56345">
      <w:headerReference w:type="default" r:id="rId21"/>
      <w:pgSz w:w="11906" w:h="16838" w:code="9"/>
      <w:pgMar w:top="1701"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72E" w:rsidRDefault="00EE372E">
      <w:r>
        <w:separator/>
      </w:r>
    </w:p>
  </w:endnote>
  <w:endnote w:type="continuationSeparator" w:id="0">
    <w:p w:rsidR="00EE372E" w:rsidRDefault="00EE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72E" w:rsidRDefault="00EE372E">
    <w:pPr>
      <w:pStyle w:val="Footer"/>
      <w:jc w:val="center"/>
      <w:rPr>
        <w:rFonts w:ascii="Arial" w:hAnsi="Arial" w:cs="Arial"/>
      </w:rPr>
    </w:pPr>
    <w:r>
      <w:rPr>
        <w:rFonts w:ascii="Arial" w:hAnsi="Arial" w:cs="Arial"/>
        <w:snapToGrid w:val="0"/>
      </w:rPr>
      <w:fldChar w:fldCharType="begin"/>
    </w:r>
    <w:r>
      <w:rPr>
        <w:rFonts w:ascii="Arial" w:hAnsi="Arial" w:cs="Arial"/>
        <w:snapToGrid w:val="0"/>
      </w:rPr>
      <w:instrText xml:space="preserve"> PAGE </w:instrText>
    </w:r>
    <w:r>
      <w:rPr>
        <w:rFonts w:ascii="Arial" w:hAnsi="Arial" w:cs="Arial"/>
        <w:snapToGrid w:val="0"/>
      </w:rPr>
      <w:fldChar w:fldCharType="separate"/>
    </w:r>
    <w:r w:rsidR="00D61293">
      <w:rPr>
        <w:rFonts w:ascii="Arial" w:hAnsi="Arial" w:cs="Arial"/>
        <w:noProof/>
        <w:snapToGrid w:val="0"/>
      </w:rPr>
      <w:t>1</w:t>
    </w:r>
    <w:r>
      <w:rPr>
        <w:rFonts w:ascii="Arial" w:hAnsi="Arial" w:cs="Arial"/>
        <w:snapToGrid w:val="0"/>
      </w:rPr>
      <w:fldChar w:fldCharType="end"/>
    </w:r>
    <w:r>
      <w:rPr>
        <w:rFonts w:ascii="Arial" w:hAnsi="Arial" w:cs="Arial"/>
        <w:snapToGrid w:val="0"/>
      </w:rPr>
      <w:t xml:space="preserve"> / </w:t>
    </w:r>
    <w:r>
      <w:rPr>
        <w:rFonts w:ascii="Arial" w:hAnsi="Arial" w:cs="Arial"/>
        <w:snapToGrid w:val="0"/>
      </w:rPr>
      <w:fldChar w:fldCharType="begin"/>
    </w:r>
    <w:r>
      <w:rPr>
        <w:rFonts w:ascii="Arial" w:hAnsi="Arial" w:cs="Arial"/>
        <w:snapToGrid w:val="0"/>
      </w:rPr>
      <w:instrText xml:space="preserve"> NUMPAGES </w:instrText>
    </w:r>
    <w:r>
      <w:rPr>
        <w:rFonts w:ascii="Arial" w:hAnsi="Arial" w:cs="Arial"/>
        <w:snapToGrid w:val="0"/>
      </w:rPr>
      <w:fldChar w:fldCharType="separate"/>
    </w:r>
    <w:r w:rsidR="00D61293">
      <w:rPr>
        <w:rFonts w:ascii="Arial" w:hAnsi="Arial" w:cs="Arial"/>
        <w:noProof/>
        <w:snapToGrid w:val="0"/>
      </w:rPr>
      <w:t>85</w:t>
    </w:r>
    <w:r>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72E" w:rsidRDefault="00EE372E">
      <w:r>
        <w:separator/>
      </w:r>
    </w:p>
  </w:footnote>
  <w:footnote w:type="continuationSeparator" w:id="0">
    <w:p w:rsidR="00EE372E" w:rsidRDefault="00EE3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72E" w:rsidRPr="00D61293" w:rsidRDefault="00EE372E" w:rsidP="00EE372E">
    <w:pPr>
      <w:pStyle w:val="Header"/>
      <w:pBdr>
        <w:bottom w:val="single" w:sz="4" w:space="1" w:color="auto"/>
      </w:pBdr>
      <w:tabs>
        <w:tab w:val="clear" w:pos="9072"/>
        <w:tab w:val="right" w:pos="9639"/>
      </w:tabs>
      <w:rPr>
        <w:sz w:val="24"/>
        <w:szCs w:val="24"/>
        <w:lang w:val="fr-FR"/>
      </w:rPr>
    </w:pPr>
    <w:r w:rsidRPr="00D61293">
      <w:rPr>
        <w:sz w:val="24"/>
        <w:szCs w:val="24"/>
        <w:lang w:val="fr-FR"/>
      </w:rPr>
      <w:t>OECD SIDS</w:t>
    </w:r>
    <w:r w:rsidRPr="00D61293">
      <w:rPr>
        <w:sz w:val="24"/>
        <w:szCs w:val="24"/>
        <w:lang w:val="fr-FR"/>
      </w:rPr>
      <w:tab/>
    </w:r>
    <w:r w:rsidRPr="00D61293">
      <w:rPr>
        <w:sz w:val="24"/>
        <w:szCs w:val="24"/>
        <w:lang w:val="fr-FR"/>
      </w:rPr>
      <w:tab/>
      <w:t>OCTANE-1-THIOL</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9. References</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10. Summary and Evaluation</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1. General Information</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2. Physico-Chemical Data</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3. Environmental Fate and Pathways</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4. Ecotoxicity</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5. Toxicity</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6. Analyt. Meth. for Detection and Identification</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7. Eff. Against Target Org. and Intended Uses</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6813"/>
      <w:gridCol w:w="993"/>
      <w:gridCol w:w="1850"/>
    </w:tblGrid>
    <w:tr w:rsidR="00EE372E">
      <w:trPr>
        <w:jc w:val="center"/>
      </w:trPr>
      <w:tc>
        <w:tcPr>
          <w:tcW w:w="6813" w:type="dxa"/>
          <w:tcBorders>
            <w:top w:val="nil"/>
            <w:left w:val="nil"/>
            <w:bottom w:val="nil"/>
            <w:right w:val="nil"/>
          </w:tcBorders>
          <w:shd w:val="clear" w:color="FFFFFF" w:fill="auto"/>
        </w:tcPr>
        <w:p w:rsidR="00EE372E" w:rsidRDefault="00EE372E">
          <w:pPr>
            <w:pStyle w:val="Heading1"/>
          </w:pPr>
          <w:r>
            <w:t>8. Meas. Nec. to Prot. Man, Animals, Environment</w:t>
          </w: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spacing w:before="120"/>
            <w:jc w:val="right"/>
            <w:rPr>
              <w:rFonts w:ascii="Arial" w:hAnsi="Arial" w:cs="Arial"/>
              <w:b/>
              <w:bCs/>
            </w:rPr>
          </w:pPr>
          <w:r>
            <w:rPr>
              <w:rFonts w:ascii="Arial" w:hAnsi="Arial" w:cs="Arial"/>
              <w:b/>
              <w:bCs/>
            </w:rPr>
            <w:t xml:space="preserve">Id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spacing w:before="120"/>
            <w:ind w:left="142"/>
            <w:rPr>
              <w:rFonts w:ascii="Arial" w:hAnsi="Arial" w:cs="Arial"/>
            </w:rPr>
          </w:pPr>
          <w:r>
            <w:rPr>
              <w:rFonts w:ascii="Arial" w:hAnsi="Arial" w:cs="Arial"/>
            </w:rPr>
            <w:t>111-88-6</w:t>
          </w:r>
        </w:p>
      </w:tc>
    </w:tr>
    <w:tr w:rsidR="00EE372E">
      <w:trPr>
        <w:jc w:val="center"/>
      </w:trPr>
      <w:tc>
        <w:tcPr>
          <w:tcW w:w="6813" w:type="dxa"/>
          <w:tcBorders>
            <w:top w:val="nil"/>
            <w:left w:val="nil"/>
            <w:bottom w:val="nil"/>
            <w:right w:val="nil"/>
          </w:tcBorders>
          <w:shd w:val="clear" w:color="FFFFFF" w:fill="auto"/>
        </w:tcPr>
        <w:p w:rsidR="00EE372E" w:rsidRDefault="00EE372E">
          <w:pPr>
            <w:pStyle w:val="Heading1"/>
            <w:spacing w:before="0"/>
            <w:rPr>
              <w:sz w:val="20"/>
              <w:szCs w:val="20"/>
            </w:rPr>
          </w:pPr>
        </w:p>
      </w:tc>
      <w:tc>
        <w:tcPr>
          <w:tcW w:w="993" w:type="dxa"/>
          <w:tcBorders>
            <w:top w:val="nil"/>
            <w:left w:val="nil"/>
            <w:bottom w:val="nil"/>
            <w:right w:val="nil"/>
          </w:tcBorders>
          <w:shd w:val="clear" w:color="FFFFFF" w:fill="auto"/>
        </w:tcPr>
        <w:p w:rsidR="00EE372E" w:rsidRDefault="00EE372E">
          <w:pPr>
            <w:pStyle w:val="Header"/>
            <w:tabs>
              <w:tab w:val="clear" w:pos="4536"/>
              <w:tab w:val="clear" w:pos="9072"/>
            </w:tabs>
            <w:jc w:val="right"/>
            <w:rPr>
              <w:rFonts w:ascii="Arial" w:hAnsi="Arial" w:cs="Arial"/>
              <w:b/>
              <w:bCs/>
            </w:rPr>
          </w:pPr>
          <w:r>
            <w:rPr>
              <w:rFonts w:ascii="Arial" w:hAnsi="Arial" w:cs="Arial"/>
              <w:b/>
              <w:bCs/>
            </w:rPr>
            <w:t xml:space="preserve">Date </w:t>
          </w:r>
        </w:p>
      </w:tc>
      <w:tc>
        <w:tcPr>
          <w:tcW w:w="1850" w:type="dxa"/>
          <w:tcBorders>
            <w:top w:val="nil"/>
            <w:left w:val="nil"/>
            <w:bottom w:val="nil"/>
            <w:right w:val="nil"/>
          </w:tcBorders>
          <w:shd w:val="clear" w:color="FFFFFF" w:fill="auto"/>
        </w:tcPr>
        <w:p w:rsidR="00EE372E" w:rsidRDefault="00EE372E">
          <w:pPr>
            <w:pStyle w:val="Header"/>
            <w:tabs>
              <w:tab w:val="clear" w:pos="4536"/>
              <w:tab w:val="clear" w:pos="9072"/>
              <w:tab w:val="right" w:pos="2589"/>
            </w:tabs>
            <w:ind w:left="142"/>
            <w:rPr>
              <w:rFonts w:ascii="Arial" w:hAnsi="Arial" w:cs="Arial"/>
            </w:rPr>
          </w:pPr>
          <w:r>
            <w:rPr>
              <w:rFonts w:ascii="Arial" w:hAnsi="Arial" w:cs="Arial"/>
            </w:rPr>
            <w:t>21.06.2012</w:t>
          </w:r>
        </w:p>
      </w:tc>
    </w:tr>
  </w:tbl>
  <w:p w:rsidR="00EE372E" w:rsidRDefault="00EE372E">
    <w:pPr>
      <w:pStyle w:val="Header"/>
      <w:pBdr>
        <w:bottom w:val="single" w:sz="4" w:space="1" w:color="auto"/>
      </w:pBdr>
      <w:ind w:left="-624" w:right="-6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43F"/>
    <w:multiLevelType w:val="singleLevel"/>
    <w:tmpl w:val="04070011"/>
    <w:lvl w:ilvl="0">
      <w:start w:val="1"/>
      <w:numFmt w:val="decimal"/>
      <w:lvlText w:val="%1)"/>
      <w:lvlJc w:val="left"/>
      <w:pPr>
        <w:tabs>
          <w:tab w:val="num" w:pos="360"/>
        </w:tabs>
        <w:ind w:left="360" w:hanging="360"/>
      </w:pPr>
      <w:rPr>
        <w:rFonts w:cs="Times New Roman"/>
      </w:rPr>
    </w:lvl>
  </w:abstractNum>
  <w:abstractNum w:abstractNumId="1">
    <w:nsid w:val="08695FF4"/>
    <w:multiLevelType w:val="multilevel"/>
    <w:tmpl w:val="A9324FC8"/>
    <w:lvl w:ilvl="0">
      <w:start w:val="1"/>
      <w:numFmt w:val="decimal"/>
      <w:lvlText w:val="%1"/>
      <w:lvlJc w:val="left"/>
      <w:pPr>
        <w:tabs>
          <w:tab w:val="num" w:pos="645"/>
        </w:tabs>
        <w:ind w:left="645" w:hanging="645"/>
      </w:pPr>
      <w:rPr>
        <w:rFonts w:cs="Times New Roman" w:hint="default"/>
      </w:rPr>
    </w:lvl>
    <w:lvl w:ilvl="1">
      <w:start w:val="4"/>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2">
    <w:nsid w:val="0EAE4A09"/>
    <w:multiLevelType w:val="singleLevel"/>
    <w:tmpl w:val="DE2E06C6"/>
    <w:lvl w:ilvl="0">
      <w:start w:val="1"/>
      <w:numFmt w:val="decimal"/>
      <w:lvlText w:val="%1)"/>
      <w:lvlJc w:val="left"/>
      <w:pPr>
        <w:tabs>
          <w:tab w:val="num" w:pos="360"/>
        </w:tabs>
        <w:ind w:left="360" w:hanging="360"/>
      </w:pPr>
      <w:rPr>
        <w:rFonts w:cs="Times New Roman"/>
      </w:rPr>
    </w:lvl>
  </w:abstractNum>
  <w:abstractNum w:abstractNumId="3">
    <w:nsid w:val="15645134"/>
    <w:multiLevelType w:val="singleLevel"/>
    <w:tmpl w:val="2FAC2C8A"/>
    <w:lvl w:ilvl="0">
      <w:start w:val="1"/>
      <w:numFmt w:val="decimal"/>
      <w:lvlText w:val="%1)"/>
      <w:lvlJc w:val="left"/>
      <w:pPr>
        <w:tabs>
          <w:tab w:val="num" w:pos="360"/>
        </w:tabs>
        <w:ind w:left="360" w:hanging="360"/>
      </w:pPr>
      <w:rPr>
        <w:rFonts w:cs="Times New Roman"/>
      </w:rPr>
    </w:lvl>
  </w:abstractNum>
  <w:abstractNum w:abstractNumId="4">
    <w:nsid w:val="156E53BE"/>
    <w:multiLevelType w:val="multilevel"/>
    <w:tmpl w:val="F10AB662"/>
    <w:lvl w:ilvl="0">
      <w:start w:val="1"/>
      <w:numFmt w:val="decimal"/>
      <w:lvlText w:val="%1"/>
      <w:lvlJc w:val="left"/>
      <w:pPr>
        <w:tabs>
          <w:tab w:val="num" w:pos="645"/>
        </w:tabs>
        <w:ind w:left="645" w:hanging="645"/>
      </w:pPr>
      <w:rPr>
        <w:rFonts w:cs="Times New Roman" w:hint="default"/>
      </w:rPr>
    </w:lvl>
    <w:lvl w:ilvl="1">
      <w:start w:val="6"/>
      <w:numFmt w:val="decimal"/>
      <w:lvlText w:val="%1.%2"/>
      <w:lvlJc w:val="left"/>
      <w:pPr>
        <w:tabs>
          <w:tab w:val="num" w:pos="673"/>
        </w:tabs>
        <w:ind w:left="673" w:hanging="64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832"/>
        </w:tabs>
        <w:ind w:left="832" w:hanging="72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248"/>
        </w:tabs>
        <w:ind w:left="1248" w:hanging="108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1664"/>
        </w:tabs>
        <w:ind w:left="1664" w:hanging="1440"/>
      </w:pPr>
      <w:rPr>
        <w:rFonts w:cs="Times New Roman" w:hint="default"/>
      </w:rPr>
    </w:lvl>
  </w:abstractNum>
  <w:abstractNum w:abstractNumId="5">
    <w:nsid w:val="20B62BCB"/>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EE376B6"/>
    <w:multiLevelType w:val="singleLevel"/>
    <w:tmpl w:val="876A8BC4"/>
    <w:lvl w:ilvl="0">
      <w:start w:val="1"/>
      <w:numFmt w:val="decimal"/>
      <w:lvlText w:val="%1)"/>
      <w:lvlJc w:val="left"/>
      <w:pPr>
        <w:tabs>
          <w:tab w:val="num" w:pos="360"/>
        </w:tabs>
        <w:ind w:left="360" w:hanging="360"/>
      </w:pPr>
      <w:rPr>
        <w:rFonts w:cs="Times New Roman"/>
      </w:rPr>
    </w:lvl>
  </w:abstractNum>
  <w:abstractNum w:abstractNumId="7">
    <w:nsid w:val="31071481"/>
    <w:multiLevelType w:val="multilevel"/>
    <w:tmpl w:val="BACE175C"/>
    <w:lvl w:ilvl="0">
      <w:start w:val="1"/>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463"/>
        </w:tabs>
        <w:ind w:left="463" w:hanging="43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1664"/>
        </w:tabs>
        <w:ind w:left="1664" w:hanging="1440"/>
      </w:pPr>
      <w:rPr>
        <w:rFonts w:cs="Times New Roman" w:hint="default"/>
      </w:rPr>
    </w:lvl>
  </w:abstractNum>
  <w:abstractNum w:abstractNumId="8">
    <w:nsid w:val="423C4C80"/>
    <w:multiLevelType w:val="singleLevel"/>
    <w:tmpl w:val="E5C0B686"/>
    <w:lvl w:ilvl="0">
      <w:start w:val="1"/>
      <w:numFmt w:val="decimal"/>
      <w:lvlText w:val="%1)"/>
      <w:lvlJc w:val="left"/>
      <w:pPr>
        <w:tabs>
          <w:tab w:val="num" w:pos="360"/>
        </w:tabs>
        <w:ind w:left="360" w:hanging="360"/>
      </w:pPr>
      <w:rPr>
        <w:rFonts w:cs="Times New Roman"/>
      </w:rPr>
    </w:lvl>
  </w:abstractNum>
  <w:abstractNum w:abstractNumId="9">
    <w:nsid w:val="42697CE7"/>
    <w:multiLevelType w:val="multilevel"/>
    <w:tmpl w:val="0EB69914"/>
    <w:lvl w:ilvl="0">
      <w:start w:val="1"/>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0">
    <w:nsid w:val="429B684E"/>
    <w:multiLevelType w:val="singleLevel"/>
    <w:tmpl w:val="EA64C0A2"/>
    <w:lvl w:ilvl="0">
      <w:start w:val="1"/>
      <w:numFmt w:val="decimal"/>
      <w:lvlText w:val="%1)"/>
      <w:lvlJc w:val="left"/>
      <w:pPr>
        <w:tabs>
          <w:tab w:val="num" w:pos="360"/>
        </w:tabs>
        <w:ind w:left="360" w:hanging="360"/>
      </w:pPr>
      <w:rPr>
        <w:rFonts w:cs="Times New Roman"/>
      </w:rPr>
    </w:lvl>
  </w:abstractNum>
  <w:abstractNum w:abstractNumId="11">
    <w:nsid w:val="447175F9"/>
    <w:multiLevelType w:val="singleLevel"/>
    <w:tmpl w:val="EA626858"/>
    <w:lvl w:ilvl="0">
      <w:start w:val="1"/>
      <w:numFmt w:val="decimal"/>
      <w:lvlText w:val="%1)"/>
      <w:lvlJc w:val="left"/>
      <w:pPr>
        <w:tabs>
          <w:tab w:val="num" w:pos="360"/>
        </w:tabs>
        <w:ind w:left="360" w:hanging="360"/>
      </w:pPr>
      <w:rPr>
        <w:rFonts w:cs="Times New Roman"/>
      </w:rPr>
    </w:lvl>
  </w:abstractNum>
  <w:abstractNum w:abstractNumId="12">
    <w:nsid w:val="4B5F3C24"/>
    <w:multiLevelType w:val="singleLevel"/>
    <w:tmpl w:val="0CFA30E2"/>
    <w:lvl w:ilvl="0">
      <w:start w:val="1"/>
      <w:numFmt w:val="decimal"/>
      <w:lvlText w:val="%1)"/>
      <w:lvlJc w:val="left"/>
      <w:pPr>
        <w:tabs>
          <w:tab w:val="num" w:pos="360"/>
        </w:tabs>
        <w:ind w:left="360" w:hanging="360"/>
      </w:pPr>
      <w:rPr>
        <w:rFonts w:cs="Times New Roman"/>
      </w:rPr>
    </w:lvl>
  </w:abstractNum>
  <w:abstractNum w:abstractNumId="13">
    <w:nsid w:val="5A7D34F0"/>
    <w:multiLevelType w:val="singleLevel"/>
    <w:tmpl w:val="E5C0B686"/>
    <w:lvl w:ilvl="0">
      <w:start w:val="1"/>
      <w:numFmt w:val="decimal"/>
      <w:lvlText w:val="%1)"/>
      <w:lvlJc w:val="left"/>
      <w:pPr>
        <w:tabs>
          <w:tab w:val="num" w:pos="360"/>
        </w:tabs>
        <w:ind w:left="360" w:hanging="360"/>
      </w:pPr>
      <w:rPr>
        <w:rFonts w:cs="Times New Roman"/>
      </w:rPr>
    </w:lvl>
  </w:abstractNum>
  <w:abstractNum w:abstractNumId="14">
    <w:nsid w:val="5F8408AF"/>
    <w:multiLevelType w:val="singleLevel"/>
    <w:tmpl w:val="A0C88E32"/>
    <w:lvl w:ilvl="0">
      <w:start w:val="1"/>
      <w:numFmt w:val="decimal"/>
      <w:lvlText w:val="%1)"/>
      <w:lvlJc w:val="left"/>
      <w:pPr>
        <w:tabs>
          <w:tab w:val="num" w:pos="360"/>
        </w:tabs>
        <w:ind w:left="360" w:hanging="360"/>
      </w:pPr>
      <w:rPr>
        <w:rFonts w:cs="Times New Roman"/>
      </w:rPr>
    </w:lvl>
  </w:abstractNum>
  <w:abstractNum w:abstractNumId="15">
    <w:nsid w:val="659317AD"/>
    <w:multiLevelType w:val="multilevel"/>
    <w:tmpl w:val="10CA7EB4"/>
    <w:lvl w:ilvl="0">
      <w:start w:val="5"/>
      <w:numFmt w:val="decimal"/>
      <w:lvlText w:val="%1"/>
      <w:lvlJc w:val="left"/>
      <w:pPr>
        <w:tabs>
          <w:tab w:val="num" w:pos="645"/>
        </w:tabs>
        <w:ind w:left="645" w:hanging="645"/>
      </w:pPr>
      <w:rPr>
        <w:rFonts w:cs="Times New Roman" w:hint="default"/>
      </w:rPr>
    </w:lvl>
    <w:lvl w:ilvl="1">
      <w:start w:val="11"/>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6">
    <w:nsid w:val="77887BB5"/>
    <w:multiLevelType w:val="multilevel"/>
    <w:tmpl w:val="5B74F16C"/>
    <w:lvl w:ilvl="0">
      <w:start w:val="7"/>
      <w:numFmt w:val="decimal"/>
      <w:lvlText w:val="%1"/>
      <w:lvlJc w:val="left"/>
      <w:pPr>
        <w:tabs>
          <w:tab w:val="num" w:pos="645"/>
        </w:tabs>
        <w:ind w:left="645" w:hanging="645"/>
      </w:pPr>
      <w:rPr>
        <w:rFonts w:cs="Times New Roman" w:hint="default"/>
      </w:rPr>
    </w:lvl>
    <w:lvl w:ilvl="1">
      <w:start w:val="3"/>
      <w:numFmt w:val="decimal"/>
      <w:lvlText w:val="%1.%2"/>
      <w:lvlJc w:val="left"/>
      <w:pPr>
        <w:tabs>
          <w:tab w:val="num" w:pos="702"/>
        </w:tabs>
        <w:ind w:left="702" w:hanging="645"/>
      </w:pPr>
      <w:rPr>
        <w:rFonts w:cs="Times New Roman" w:hint="default"/>
      </w:rPr>
    </w:lvl>
    <w:lvl w:ilvl="2">
      <w:start w:val="1"/>
      <w:numFmt w:val="decimal"/>
      <w:lvlText w:val="%1.%2.%3"/>
      <w:lvlJc w:val="left"/>
      <w:pPr>
        <w:tabs>
          <w:tab w:val="num" w:pos="834"/>
        </w:tabs>
        <w:ind w:left="834" w:hanging="720"/>
      </w:pPr>
      <w:rPr>
        <w:rFonts w:cs="Times New Roman" w:hint="default"/>
      </w:rPr>
    </w:lvl>
    <w:lvl w:ilvl="3">
      <w:start w:val="1"/>
      <w:numFmt w:val="decimal"/>
      <w:lvlText w:val="%1.%2.%3.%4"/>
      <w:lvlJc w:val="left"/>
      <w:pPr>
        <w:tabs>
          <w:tab w:val="num" w:pos="891"/>
        </w:tabs>
        <w:ind w:left="891" w:hanging="720"/>
      </w:pPr>
      <w:rPr>
        <w:rFonts w:cs="Times New Roman" w:hint="default"/>
      </w:rPr>
    </w:lvl>
    <w:lvl w:ilvl="4">
      <w:start w:val="1"/>
      <w:numFmt w:val="decimal"/>
      <w:lvlText w:val="%1.%2.%3.%4.%5"/>
      <w:lvlJc w:val="left"/>
      <w:pPr>
        <w:tabs>
          <w:tab w:val="num" w:pos="948"/>
        </w:tabs>
        <w:ind w:left="948" w:hanging="720"/>
      </w:pPr>
      <w:rPr>
        <w:rFonts w:cs="Times New Roman" w:hint="default"/>
      </w:rPr>
    </w:lvl>
    <w:lvl w:ilvl="5">
      <w:start w:val="1"/>
      <w:numFmt w:val="decimal"/>
      <w:lvlText w:val="%1.%2.%3.%4.%5.%6"/>
      <w:lvlJc w:val="left"/>
      <w:pPr>
        <w:tabs>
          <w:tab w:val="num" w:pos="1365"/>
        </w:tabs>
        <w:ind w:left="1365" w:hanging="1080"/>
      </w:pPr>
      <w:rPr>
        <w:rFonts w:cs="Times New Roman" w:hint="default"/>
      </w:rPr>
    </w:lvl>
    <w:lvl w:ilvl="6">
      <w:start w:val="1"/>
      <w:numFmt w:val="decimal"/>
      <w:lvlText w:val="%1.%2.%3.%4.%5.%6.%7"/>
      <w:lvlJc w:val="left"/>
      <w:pPr>
        <w:tabs>
          <w:tab w:val="num" w:pos="1422"/>
        </w:tabs>
        <w:ind w:left="1422" w:hanging="1080"/>
      </w:pPr>
      <w:rPr>
        <w:rFonts w:cs="Times New Roman" w:hint="default"/>
      </w:rPr>
    </w:lvl>
    <w:lvl w:ilvl="7">
      <w:start w:val="1"/>
      <w:numFmt w:val="decimal"/>
      <w:lvlText w:val="%1.%2.%3.%4.%5.%6.%7.%8"/>
      <w:lvlJc w:val="left"/>
      <w:pPr>
        <w:tabs>
          <w:tab w:val="num" w:pos="1839"/>
        </w:tabs>
        <w:ind w:left="1839" w:hanging="1440"/>
      </w:pPr>
      <w:rPr>
        <w:rFonts w:cs="Times New Roman" w:hint="default"/>
      </w:rPr>
    </w:lvl>
    <w:lvl w:ilvl="8">
      <w:start w:val="1"/>
      <w:numFmt w:val="decimal"/>
      <w:lvlText w:val="%1.%2.%3.%4.%5.%6.%7.%8.%9"/>
      <w:lvlJc w:val="left"/>
      <w:pPr>
        <w:tabs>
          <w:tab w:val="num" w:pos="1896"/>
        </w:tabs>
        <w:ind w:left="1896" w:hanging="1440"/>
      </w:pPr>
      <w:rPr>
        <w:rFonts w:cs="Times New Roman" w:hint="default"/>
      </w:rPr>
    </w:lvl>
  </w:abstractNum>
  <w:abstractNum w:abstractNumId="17">
    <w:nsid w:val="7BDA27A2"/>
    <w:multiLevelType w:val="singleLevel"/>
    <w:tmpl w:val="498ACAA6"/>
    <w:lvl w:ilvl="0">
      <w:start w:val="1"/>
      <w:numFmt w:val="decimal"/>
      <w:lvlText w:val="%1)"/>
      <w:lvlJc w:val="left"/>
      <w:pPr>
        <w:tabs>
          <w:tab w:val="num" w:pos="360"/>
        </w:tabs>
        <w:ind w:left="360" w:hanging="360"/>
      </w:pPr>
      <w:rPr>
        <w:rFonts w:cs="Times New Roman"/>
      </w:rPr>
    </w:lvl>
  </w:abstractNum>
  <w:num w:numId="1">
    <w:abstractNumId w:val="0"/>
  </w:num>
  <w:num w:numId="2">
    <w:abstractNumId w:val="11"/>
  </w:num>
  <w:num w:numId="3">
    <w:abstractNumId w:val="3"/>
  </w:num>
  <w:num w:numId="4">
    <w:abstractNumId w:val="17"/>
  </w:num>
  <w:num w:numId="5">
    <w:abstractNumId w:val="14"/>
  </w:num>
  <w:num w:numId="6">
    <w:abstractNumId w:val="2"/>
  </w:num>
  <w:num w:numId="7">
    <w:abstractNumId w:val="10"/>
  </w:num>
  <w:num w:numId="8">
    <w:abstractNumId w:val="6"/>
  </w:num>
  <w:num w:numId="9">
    <w:abstractNumId w:val="12"/>
  </w:num>
  <w:num w:numId="10">
    <w:abstractNumId w:val="13"/>
  </w:num>
  <w:num w:numId="11">
    <w:abstractNumId w:val="8"/>
  </w:num>
  <w:num w:numId="12">
    <w:abstractNumId w:val="5"/>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3">
    <w:abstractNumId w:val="5"/>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14">
    <w:abstractNumId w:val="5"/>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15">
    <w:abstractNumId w:val="9"/>
  </w:num>
  <w:num w:numId="16">
    <w:abstractNumId w:val="1"/>
  </w:num>
  <w:num w:numId="17">
    <w:abstractNumId w:val="4"/>
  </w:num>
  <w:num w:numId="18">
    <w:abstractNumId w:val="7"/>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21EC"/>
    <w:rsid w:val="003711BF"/>
    <w:rsid w:val="004B0CF0"/>
    <w:rsid w:val="005621EC"/>
    <w:rsid w:val="00802748"/>
    <w:rsid w:val="00C56345"/>
    <w:rsid w:val="00CA3152"/>
    <w:rsid w:val="00CE576E"/>
    <w:rsid w:val="00D61293"/>
    <w:rsid w:val="00EE3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sz w:val="20"/>
      <w:szCs w:val="20"/>
      <w:lang w:val="de-DE"/>
    </w:rPr>
  </w:style>
  <w:style w:type="paragraph" w:styleId="Heading1">
    <w:name w:val="heading 1"/>
    <w:basedOn w:val="Normal"/>
    <w:next w:val="Normal"/>
    <w:link w:val="Heading1Char"/>
    <w:uiPriority w:val="99"/>
    <w:qFormat/>
    <w:pPr>
      <w:keepNext/>
      <w:spacing w:before="120"/>
      <w:outlineLvl w:val="0"/>
    </w:pPr>
    <w:rPr>
      <w:rFonts w:ascii="Arial" w:hAnsi="Arial" w:cs="Arial"/>
      <w:b/>
      <w:bCs/>
      <w:sz w:val="28"/>
      <w:szCs w:val="28"/>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FCD"/>
    <w:rPr>
      <w:rFonts w:asciiTheme="majorHAnsi" w:eastAsiaTheme="majorEastAsia" w:hAnsiTheme="majorHAnsi" w:cstheme="majorBidi"/>
      <w:b/>
      <w:bCs/>
      <w:kern w:val="32"/>
      <w:sz w:val="32"/>
      <w:szCs w:val="32"/>
      <w:lang w:val="de-DE"/>
    </w:rPr>
  </w:style>
  <w:style w:type="character" w:customStyle="1" w:styleId="Heading2Char">
    <w:name w:val="Heading 2 Char"/>
    <w:basedOn w:val="DefaultParagraphFont"/>
    <w:link w:val="Heading2"/>
    <w:uiPriority w:val="9"/>
    <w:semiHidden/>
    <w:rsid w:val="001D1FCD"/>
    <w:rPr>
      <w:rFonts w:asciiTheme="majorHAnsi" w:eastAsiaTheme="majorEastAsia" w:hAnsiTheme="majorHAnsi" w:cstheme="majorBidi"/>
      <w:b/>
      <w:bCs/>
      <w:i/>
      <w:iCs/>
      <w:sz w:val="28"/>
      <w:szCs w:val="28"/>
      <w:lang w:val="de-DE"/>
    </w:rPr>
  </w:style>
  <w:style w:type="paragraph" w:customStyle="1" w:styleId="MSDSACHTUNG">
    <w:name w:val="MSDS_ACHTUNG"/>
    <w:basedOn w:val="Heading2"/>
    <w:uiPriority w:val="99"/>
    <w:pPr>
      <w:pBdr>
        <w:top w:val="double" w:sz="6" w:space="0" w:color="auto"/>
        <w:left w:val="double" w:sz="6" w:space="0" w:color="auto"/>
        <w:bottom w:val="double" w:sz="6" w:space="0" w:color="auto"/>
        <w:right w:val="double" w:sz="6" w:space="0" w:color="auto"/>
      </w:pBdr>
      <w:spacing w:before="60"/>
      <w:jc w:val="center"/>
      <w:outlineLvl w:val="9"/>
    </w:pPr>
    <w:rPr>
      <w:i w:val="0"/>
      <w:iCs w:val="0"/>
      <w:spacing w:val="20"/>
      <w:sz w:val="28"/>
      <w:szCs w:val="28"/>
    </w:rPr>
  </w:style>
  <w:style w:type="paragraph" w:customStyle="1" w:styleId="MSDS-Kapitelberschrift">
    <w:name w:val="MSDS-Kapitelüberschrift"/>
    <w:basedOn w:val="Normal"/>
    <w:next w:val="MSDS-Zeile"/>
    <w:autoRedefine/>
    <w:uiPriority w:val="99"/>
    <w:pPr>
      <w:keepNext/>
      <w:shd w:val="pct5" w:color="auto" w:fill="auto"/>
      <w:tabs>
        <w:tab w:val="left" w:pos="397"/>
      </w:tabs>
      <w:spacing w:before="120" w:after="240"/>
      <w:ind w:left="57"/>
    </w:pPr>
    <w:rPr>
      <w:rFonts w:ascii="Arial" w:hAnsi="Arial" w:cs="Arial"/>
      <w:b/>
      <w:bCs/>
      <w:caps/>
    </w:rPr>
  </w:style>
  <w:style w:type="paragraph" w:customStyle="1" w:styleId="MSDS-Zeile">
    <w:name w:val="MSDS-Zeile"/>
    <w:basedOn w:val="Normal"/>
    <w:uiPriority w:val="99"/>
    <w:pPr>
      <w:tabs>
        <w:tab w:val="left" w:pos="3119"/>
        <w:tab w:val="left" w:pos="3402"/>
        <w:tab w:val="left" w:pos="4678"/>
        <w:tab w:val="left" w:pos="4962"/>
      </w:tabs>
      <w:ind w:left="57"/>
    </w:pPr>
  </w:style>
  <w:style w:type="paragraph" w:customStyle="1" w:styleId="MSDS-Unterzeile">
    <w:name w:val="MSDS-Unterzeile"/>
    <w:basedOn w:val="MSDS-Zeile"/>
    <w:uiPriority w:val="99"/>
  </w:style>
  <w:style w:type="paragraph" w:customStyle="1" w:styleId="MSDS-berschrift">
    <w:name w:val="MSDS-Überschrift"/>
    <w:basedOn w:val="Normal"/>
    <w:next w:val="MSDS-Zeile"/>
    <w:uiPriority w:val="99"/>
    <w:pPr>
      <w:keepNext/>
      <w:spacing w:before="240" w:after="120"/>
      <w:ind w:left="425"/>
    </w:pPr>
    <w:rPr>
      <w:b/>
      <w:bCs/>
      <w:u w:val="single"/>
    </w:rPr>
  </w:style>
  <w:style w:type="paragraph" w:customStyle="1" w:styleId="MSDS-berschriftKap">
    <w:name w:val="MSDS-ÜberschriftKap"/>
    <w:basedOn w:val="MSDS-berschrift"/>
    <w:next w:val="MSDS-Zeile"/>
    <w:uiPriority w:val="99"/>
    <w:rPr>
      <w:smallCaps/>
      <w:u w:val="none"/>
    </w:rPr>
  </w:style>
  <w:style w:type="paragraph" w:customStyle="1" w:styleId="MSDS-TZeile">
    <w:name w:val="MSDS-TZeile"/>
    <w:basedOn w:val="Normal"/>
    <w:next w:val="MSDS-TUZeile"/>
    <w:uiPriority w:val="99"/>
    <w:pPr>
      <w:ind w:left="57"/>
    </w:pPr>
    <w:rPr>
      <w:rFonts w:ascii="Arial" w:hAnsi="Arial" w:cs="Arial"/>
    </w:rPr>
  </w:style>
  <w:style w:type="paragraph" w:customStyle="1" w:styleId="MSDS-TUZeile">
    <w:name w:val="MSDS-TUZeile"/>
    <w:basedOn w:val="MSDS-TZeile"/>
    <w:uiPriority w:val="99"/>
  </w:style>
  <w:style w:type="paragraph" w:customStyle="1" w:styleId="MSDSTDoppelPunkt">
    <w:name w:val="MSDS_TDoppelPunkt"/>
    <w:basedOn w:val="MSDS-TZeile"/>
    <w:uiPriority w:val="99"/>
    <w:pPr>
      <w:ind w:left="71"/>
    </w:pPr>
  </w:style>
  <w:style w:type="paragraph" w:customStyle="1" w:styleId="MSDS-LINIE">
    <w:name w:val="MSDS-LINIE"/>
    <w:basedOn w:val="MSDS-Zeile"/>
    <w:next w:val="MSDS-Zeile"/>
    <w:uiPriority w:val="99"/>
    <w:pPr>
      <w:pBdr>
        <w:bottom w:val="single" w:sz="6" w:space="1" w:color="auto"/>
      </w:pBdr>
      <w:ind w:left="2977"/>
    </w:pPr>
  </w:style>
  <w:style w:type="paragraph" w:customStyle="1" w:styleId="MSDS-TLZeile">
    <w:name w:val="MSDS-TLZeile"/>
    <w:basedOn w:val="MSDS-TUZeile"/>
    <w:uiPriority w:val="99"/>
    <w:pPr>
      <w:spacing w:after="120"/>
    </w:p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rsid w:val="001D1FCD"/>
    <w:rPr>
      <w:sz w:val="20"/>
      <w:szCs w:val="20"/>
      <w:lang w:val="de-DE"/>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rsid w:val="001D1FCD"/>
    <w:rPr>
      <w:sz w:val="20"/>
      <w:szCs w:val="20"/>
      <w:lang w:val="de-DE"/>
    </w:rPr>
  </w:style>
  <w:style w:type="character" w:styleId="PageNumber">
    <w:name w:val="page number"/>
    <w:basedOn w:val="DefaultParagraphFont"/>
    <w:uiPriority w:val="99"/>
    <w:rPr>
      <w:rFonts w:cs="Times New Roman"/>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1D1FCD"/>
    <w:rPr>
      <w:sz w:val="0"/>
      <w:szCs w:val="0"/>
      <w:lang w:val="de-DE"/>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semiHidden/>
    <w:rsid w:val="001D1FCD"/>
    <w:rPr>
      <w:rFonts w:ascii="Courier New" w:hAnsi="Courier New" w:cs="Courier New"/>
      <w:sz w:val="20"/>
      <w:szCs w:val="20"/>
      <w:lang w:val="de-DE"/>
    </w:rPr>
  </w:style>
  <w:style w:type="paragraph" w:styleId="BodyText">
    <w:name w:val="Body Text"/>
    <w:basedOn w:val="Normal"/>
    <w:link w:val="BodyTextChar"/>
    <w:uiPriority w:val="99"/>
    <w:rPr>
      <w:rFonts w:ascii="Arial" w:hAnsi="Arial" w:cs="Arial"/>
      <w:vanish/>
      <w:color w:val="800080"/>
    </w:rPr>
  </w:style>
  <w:style w:type="character" w:customStyle="1" w:styleId="BodyTextChar">
    <w:name w:val="Body Text Char"/>
    <w:basedOn w:val="DefaultParagraphFont"/>
    <w:link w:val="BodyText"/>
    <w:uiPriority w:val="99"/>
    <w:semiHidden/>
    <w:rsid w:val="001D1FCD"/>
    <w:rPr>
      <w:sz w:val="20"/>
      <w:szCs w:val="20"/>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D5263A51.dotm</Template>
  <TotalTime>204</TotalTime>
  <Pages>85</Pages>
  <Words>24424</Words>
  <Characters>139219</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WWI LAYOUT</vt:lpstr>
    </vt:vector>
  </TitlesOfParts>
  <Company>TechniData AG, Markdorf, Germany</Company>
  <LinksUpToDate>false</LinksUpToDate>
  <CharactersWithSpaces>163317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WWI LAYOUT</dc:title>
  <dc:subject>IUCLID LAYOUT VERSION 1.1 - NOV 2002</dc:subject>
  <dc:creator>iuclid@technidata.de</dc:creator>
  <cp:keywords>IUCLID</cp:keywords>
  <dc:description>www.technidata.de/iuclid</dc:description>
  <cp:lastModifiedBy>ANDREADAKIS Johanna</cp:lastModifiedBy>
  <cp:revision>5</cp:revision>
  <cp:lastPrinted>2001-03-05T16:29:00Z</cp:lastPrinted>
  <dcterms:created xsi:type="dcterms:W3CDTF">2013-08-27T09:08:00Z</dcterms:created>
  <dcterms:modified xsi:type="dcterms:W3CDTF">2013-08-28T10:30:00Z</dcterms:modified>
</cp:coreProperties>
</file>